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41EBF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Pr="00CF6E30">
        <w:rPr>
          <w:bCs/>
          <w:noProof w:val="0"/>
          <w:sz w:val="24"/>
          <w:szCs w:val="24"/>
        </w:rPr>
        <w:t>#10</w:t>
      </w:r>
      <w:r w:rsidR="00B16F27" w:rsidRPr="00CF6E30">
        <w:rPr>
          <w:bCs/>
          <w:noProof w:val="0"/>
          <w:sz w:val="24"/>
          <w:szCs w:val="24"/>
        </w:rPr>
        <w:t>7</w:t>
      </w:r>
      <w:r w:rsidR="00CF6E30" w:rsidRPr="00CF6E30">
        <w:rPr>
          <w:bCs/>
          <w:noProof w:val="0"/>
          <w:sz w:val="24"/>
          <w:szCs w:val="24"/>
        </w:rPr>
        <w:t>bis</w:t>
      </w:r>
      <w:r w:rsidRPr="00B266B0">
        <w:rPr>
          <w:bCs/>
          <w:noProof w:val="0"/>
          <w:sz w:val="24"/>
          <w:szCs w:val="24"/>
        </w:rPr>
        <w:tab/>
      </w:r>
      <w:r w:rsidR="00F46D6D" w:rsidRPr="00F46D6D">
        <w:rPr>
          <w:bCs/>
          <w:noProof w:val="0"/>
          <w:sz w:val="24"/>
          <w:szCs w:val="24"/>
        </w:rPr>
        <w:t>R2-1913645</w:t>
      </w:r>
      <w:bookmarkStart w:id="0" w:name="_GoBack"/>
      <w:bookmarkEnd w:id="0"/>
    </w:p>
    <w:p w14:paraId="11776FA6" w14:textId="43FD210A" w:rsidR="00A209D6" w:rsidRPr="00465587" w:rsidRDefault="00171244" w:rsidP="00A209D6">
      <w:pPr>
        <w:pStyle w:val="Header"/>
        <w:tabs>
          <w:tab w:val="right" w:pos="9639"/>
        </w:tabs>
        <w:rPr>
          <w:rFonts w:eastAsia="SimSun"/>
          <w:bCs/>
          <w:sz w:val="24"/>
          <w:szCs w:val="24"/>
          <w:lang w:eastAsia="zh-CN"/>
        </w:rPr>
      </w:pPr>
      <w:r w:rsidRPr="00171244">
        <w:rPr>
          <w:rFonts w:eastAsia="SimSun"/>
          <w:bCs/>
          <w:sz w:val="24"/>
          <w:szCs w:val="24"/>
          <w:lang w:eastAsia="zh-CN"/>
        </w:rPr>
        <w:t>Chongqing</w:t>
      </w:r>
      <w:r w:rsidR="00094568" w:rsidRPr="00171244">
        <w:rPr>
          <w:rFonts w:eastAsia="SimSun"/>
          <w:bCs/>
          <w:sz w:val="24"/>
          <w:szCs w:val="24"/>
          <w:lang w:eastAsia="zh-CN"/>
        </w:rPr>
        <w:t xml:space="preserve">, </w:t>
      </w:r>
      <w:r w:rsidR="00F7602F" w:rsidRPr="00171244">
        <w:rPr>
          <w:rFonts w:eastAsia="SimSun"/>
          <w:bCs/>
          <w:sz w:val="24"/>
          <w:szCs w:val="24"/>
          <w:lang w:eastAsia="zh-CN"/>
        </w:rPr>
        <w:t>C</w:t>
      </w:r>
      <w:r w:rsidR="00655B3E" w:rsidRPr="00171244">
        <w:rPr>
          <w:rFonts w:eastAsia="SimSun"/>
          <w:bCs/>
          <w:sz w:val="24"/>
          <w:szCs w:val="24"/>
          <w:lang w:eastAsia="zh-CN"/>
        </w:rPr>
        <w:t>hina</w:t>
      </w:r>
      <w:r w:rsidR="00094568" w:rsidRPr="00171244">
        <w:rPr>
          <w:rFonts w:eastAsia="SimSun"/>
          <w:bCs/>
          <w:sz w:val="24"/>
          <w:szCs w:val="24"/>
          <w:lang w:eastAsia="zh-CN"/>
        </w:rPr>
        <w:t xml:space="preserve">, </w:t>
      </w:r>
      <w:r w:rsidR="00EC69F7" w:rsidRPr="00171244">
        <w:rPr>
          <w:rFonts w:eastAsia="SimSun"/>
          <w:bCs/>
          <w:sz w:val="24"/>
          <w:szCs w:val="24"/>
          <w:lang w:eastAsia="zh-CN"/>
        </w:rPr>
        <w:t>14</w:t>
      </w:r>
      <w:r w:rsidR="00094568" w:rsidRPr="00171244">
        <w:rPr>
          <w:rFonts w:eastAsia="SimSun"/>
          <w:bCs/>
          <w:sz w:val="24"/>
          <w:szCs w:val="24"/>
          <w:lang w:eastAsia="zh-CN"/>
        </w:rPr>
        <w:t xml:space="preserve"> – </w:t>
      </w:r>
      <w:r w:rsidR="00EC69F7" w:rsidRPr="00171244">
        <w:rPr>
          <w:rFonts w:eastAsia="SimSun"/>
          <w:bCs/>
          <w:sz w:val="24"/>
          <w:szCs w:val="24"/>
          <w:lang w:eastAsia="zh-CN"/>
        </w:rPr>
        <w:t>18</w:t>
      </w:r>
      <w:r w:rsidR="00094568" w:rsidRPr="00171244">
        <w:rPr>
          <w:rFonts w:eastAsia="SimSun"/>
          <w:bCs/>
          <w:sz w:val="24"/>
          <w:szCs w:val="24"/>
          <w:lang w:eastAsia="zh-CN"/>
        </w:rPr>
        <w:t xml:space="preserve"> </w:t>
      </w:r>
      <w:r w:rsidR="00655B3E" w:rsidRPr="00171244">
        <w:rPr>
          <w:rFonts w:eastAsia="SimSun"/>
          <w:bCs/>
          <w:sz w:val="24"/>
          <w:szCs w:val="24"/>
          <w:lang w:eastAsia="zh-CN"/>
        </w:rPr>
        <w:t xml:space="preserve">October </w:t>
      </w:r>
      <w:r w:rsidR="00094568" w:rsidRPr="00171244">
        <w:rPr>
          <w:rFonts w:eastAsia="SimSun"/>
          <w:bCs/>
          <w:sz w:val="24"/>
          <w:szCs w:val="24"/>
          <w:lang w:eastAsia="zh-CN"/>
        </w:rPr>
        <w:t>2019</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15FE73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7BEC">
        <w:rPr>
          <w:rFonts w:cs="Arial"/>
          <w:b/>
          <w:bCs/>
          <w:sz w:val="24"/>
          <w:lang w:eastAsia="ja-JP"/>
        </w:rPr>
        <w:t>6.7.2.1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0F0B0B8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0B11" w:rsidRPr="00740B11">
        <w:rPr>
          <w:rFonts w:ascii="Arial" w:hAnsi="Arial" w:cs="Arial"/>
          <w:b/>
          <w:bCs/>
          <w:sz w:val="24"/>
        </w:rPr>
        <w:t>Discussion of RAN1 LS on propagation delay compensation</w:t>
      </w:r>
      <w:r w:rsidR="00314069">
        <w:rPr>
          <w:rFonts w:ascii="Arial" w:hAnsi="Arial" w:cs="Arial"/>
          <w:b/>
          <w:bCs/>
          <w:sz w:val="24"/>
        </w:rPr>
        <w:t xml:space="preserve"> and way forward</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635D0356" w14:textId="6F2A655F" w:rsidR="00FC1013" w:rsidRDefault="004760BB" w:rsidP="005F642D">
      <w:r>
        <w:t xml:space="preserve">RAN1 sent </w:t>
      </w:r>
      <w:r w:rsidRPr="004760BB">
        <w:t xml:space="preserve">R1-1909906 </w:t>
      </w:r>
      <w:r>
        <w:t xml:space="preserve">in response to </w:t>
      </w:r>
      <w:r w:rsidRPr="004760BB">
        <w:t>R2-1908160</w:t>
      </w:r>
      <w:r>
        <w:t xml:space="preserve"> where </w:t>
      </w:r>
      <w:r w:rsidR="00F74697" w:rsidRPr="004760BB">
        <w:t>R2-1908160</w:t>
      </w:r>
      <w:r w:rsidR="00F74697">
        <w:t xml:space="preserve"> </w:t>
      </w:r>
      <w:r>
        <w:t>asked the following two questions:</w:t>
      </w:r>
    </w:p>
    <w:tbl>
      <w:tblPr>
        <w:tblStyle w:val="TableGrid"/>
        <w:tblW w:w="0" w:type="auto"/>
        <w:tblLook w:val="04A0" w:firstRow="1" w:lastRow="0" w:firstColumn="1" w:lastColumn="0" w:noHBand="0" w:noVBand="1"/>
      </w:tblPr>
      <w:tblGrid>
        <w:gridCol w:w="9631"/>
      </w:tblGrid>
      <w:tr w:rsidR="004760BB" w14:paraId="4E84B84E" w14:textId="77777777" w:rsidTr="004760BB">
        <w:tc>
          <w:tcPr>
            <w:tcW w:w="9631" w:type="dxa"/>
          </w:tcPr>
          <w:p w14:paraId="604E5B48" w14:textId="77777777" w:rsidR="004760BB" w:rsidRPr="004760BB" w:rsidRDefault="004760BB" w:rsidP="004760BB">
            <w:pPr>
              <w:tabs>
                <w:tab w:val="center" w:pos="4153"/>
                <w:tab w:val="right" w:pos="8306"/>
              </w:tabs>
              <w:spacing w:after="120"/>
              <w:rPr>
                <w:rFonts w:ascii="Arial" w:hAnsi="Arial" w:cs="Arial"/>
                <w:b/>
                <w:i/>
                <w:lang w:eastAsia="en-GB"/>
              </w:rPr>
            </w:pPr>
            <w:r w:rsidRPr="004760BB">
              <w:rPr>
                <w:rFonts w:ascii="Arial" w:hAnsi="Arial" w:cs="Arial"/>
                <w:b/>
                <w:i/>
                <w:lang w:eastAsia="en-GB"/>
              </w:rPr>
              <w:t>Q1. What method did RAN1 assume for propagation delay compensation in their synchronization accuracy analysis in IIoT study (as per results captured in TR 38.825), e.g. was it Timing Advance based or based on another method?</w:t>
            </w:r>
          </w:p>
          <w:p w14:paraId="200A845D" w14:textId="6F68E8EB" w:rsidR="004760BB" w:rsidRPr="004760BB" w:rsidRDefault="004760BB" w:rsidP="004760BB">
            <w:pPr>
              <w:tabs>
                <w:tab w:val="center" w:pos="4153"/>
                <w:tab w:val="right" w:pos="8306"/>
              </w:tabs>
              <w:spacing w:after="120"/>
              <w:rPr>
                <w:rFonts w:ascii="Arial" w:hAnsi="Arial" w:cs="Arial"/>
                <w:b/>
                <w:i/>
                <w:lang w:eastAsia="en-GB"/>
              </w:rPr>
            </w:pPr>
            <w:r w:rsidRPr="004760BB">
              <w:rPr>
                <w:rFonts w:ascii="Arial" w:hAnsi="Arial" w:cs="Arial"/>
                <w:b/>
                <w:i/>
                <w:lang w:eastAsia="en-GB"/>
              </w:rPr>
              <w:t>Q2. Does RAN1 see the need for specifying any propagation delay compensation requirements or enhancements in order to meet the synchronization requirements as studied in NR Industrial IoT SI?</w:t>
            </w:r>
          </w:p>
        </w:tc>
      </w:tr>
    </w:tbl>
    <w:p w14:paraId="18A7BA67" w14:textId="77777777" w:rsidR="004760BB" w:rsidRPr="004760BB" w:rsidRDefault="004760BB" w:rsidP="004760BB">
      <w:pPr>
        <w:tabs>
          <w:tab w:val="left" w:pos="720"/>
          <w:tab w:val="center" w:pos="4153"/>
          <w:tab w:val="right" w:pos="8306"/>
        </w:tabs>
        <w:spacing w:after="120"/>
        <w:rPr>
          <w:rFonts w:ascii="Arial" w:hAnsi="Arial" w:cs="Arial"/>
          <w:lang w:val="en-US" w:eastAsia="en-GB"/>
        </w:rPr>
      </w:pPr>
    </w:p>
    <w:p w14:paraId="1A8463B0" w14:textId="6C2D448D" w:rsidR="004760BB" w:rsidRPr="004760BB" w:rsidRDefault="004760BB" w:rsidP="004760BB">
      <w:pPr>
        <w:tabs>
          <w:tab w:val="left" w:pos="720"/>
          <w:tab w:val="center" w:pos="4153"/>
          <w:tab w:val="right" w:pos="8306"/>
        </w:tabs>
        <w:spacing w:after="120"/>
      </w:pPr>
      <w:r w:rsidRPr="007908D5">
        <w:t xml:space="preserve">RAN1 response in </w:t>
      </w:r>
      <w:r w:rsidRPr="004760BB">
        <w:t>R1-1909906</w:t>
      </w:r>
      <w:r>
        <w:t xml:space="preserve"> is the following</w:t>
      </w:r>
      <w:r w:rsidR="0069733B">
        <w:t xml:space="preserve"> with some key parts highlighted</w:t>
      </w:r>
      <w:r>
        <w:t>:</w:t>
      </w:r>
    </w:p>
    <w:tbl>
      <w:tblPr>
        <w:tblStyle w:val="TableGrid"/>
        <w:tblW w:w="0" w:type="auto"/>
        <w:tblLook w:val="04A0" w:firstRow="1" w:lastRow="0" w:firstColumn="1" w:lastColumn="0" w:noHBand="0" w:noVBand="1"/>
      </w:tblPr>
      <w:tblGrid>
        <w:gridCol w:w="9631"/>
      </w:tblGrid>
      <w:tr w:rsidR="004760BB" w14:paraId="7B0688A4" w14:textId="77777777" w:rsidTr="004760BB">
        <w:tc>
          <w:tcPr>
            <w:tcW w:w="9631" w:type="dxa"/>
          </w:tcPr>
          <w:p w14:paraId="48ABF207" w14:textId="77777777" w:rsidR="004760BB" w:rsidRPr="004760BB" w:rsidRDefault="004760BB" w:rsidP="004760BB">
            <w:pPr>
              <w:tabs>
                <w:tab w:val="center" w:pos="4153"/>
                <w:tab w:val="right" w:pos="8306"/>
              </w:tabs>
              <w:spacing w:after="120"/>
              <w:rPr>
                <w:rFonts w:ascii="Arial" w:hAnsi="Arial" w:cs="Arial"/>
                <w:lang w:eastAsia="en-GB"/>
              </w:rPr>
            </w:pPr>
            <w:r w:rsidRPr="004760BB">
              <w:rPr>
                <w:rFonts w:ascii="Arial" w:hAnsi="Arial" w:cs="Arial"/>
                <w:lang w:eastAsia="en-GB"/>
              </w:rPr>
              <w:t>RAN1 discussed Q1, and would like to provide the response:</w:t>
            </w:r>
          </w:p>
          <w:p w14:paraId="0770CA04" w14:textId="77777777" w:rsidR="004760BB" w:rsidRPr="004760BB" w:rsidRDefault="004760BB" w:rsidP="004760BB">
            <w:pPr>
              <w:numPr>
                <w:ilvl w:val="0"/>
                <w:numId w:val="46"/>
              </w:numPr>
              <w:tabs>
                <w:tab w:val="center" w:pos="4153"/>
                <w:tab w:val="right" w:pos="8306"/>
              </w:tabs>
              <w:spacing w:after="120"/>
              <w:ind w:left="709"/>
              <w:rPr>
                <w:rFonts w:ascii="Arial" w:hAnsi="Arial" w:cs="Arial"/>
                <w:lang w:eastAsia="en-GB"/>
              </w:rPr>
            </w:pPr>
            <w:r w:rsidRPr="0069733B">
              <w:rPr>
                <w:rFonts w:ascii="Arial" w:hAnsi="Arial" w:cs="Arial"/>
                <w:highlight w:val="yellow"/>
                <w:lang w:eastAsia="en-GB"/>
              </w:rPr>
              <w:t>Timing Advance based methods were used to obtain propagation delay compensation</w:t>
            </w:r>
            <w:r w:rsidRPr="004760BB">
              <w:rPr>
                <w:rFonts w:ascii="Arial" w:hAnsi="Arial" w:cs="Arial"/>
                <w:lang w:eastAsia="en-GB"/>
              </w:rPr>
              <w:t xml:space="preserve"> for the time synchronization accuracy analysis captured in Sec. 6.3.2.4. of TR 38.825. The evaluations assumed that the timing advance value is used by the gNB to align the reception timing of UEs’ UL transmission with the DL timing at the gNB. </w:t>
            </w:r>
          </w:p>
          <w:p w14:paraId="0D02BC45" w14:textId="77777777" w:rsidR="004760BB" w:rsidRPr="004760BB" w:rsidRDefault="004760BB" w:rsidP="004760BB">
            <w:pPr>
              <w:tabs>
                <w:tab w:val="center" w:pos="4153"/>
                <w:tab w:val="right" w:pos="8306"/>
              </w:tabs>
              <w:spacing w:after="120"/>
              <w:rPr>
                <w:rFonts w:ascii="Arial" w:hAnsi="Arial" w:cs="Arial"/>
                <w:lang w:eastAsia="en-GB"/>
              </w:rPr>
            </w:pPr>
          </w:p>
          <w:p w14:paraId="3CFD5B1D" w14:textId="77777777" w:rsidR="004760BB" w:rsidRPr="004760BB" w:rsidRDefault="004760BB" w:rsidP="004760BB">
            <w:pPr>
              <w:tabs>
                <w:tab w:val="center" w:pos="4153"/>
                <w:tab w:val="right" w:pos="8306"/>
              </w:tabs>
              <w:spacing w:after="120"/>
              <w:rPr>
                <w:rFonts w:ascii="Arial" w:hAnsi="Arial" w:cs="Arial"/>
                <w:lang w:eastAsia="en-GB"/>
              </w:rPr>
            </w:pPr>
            <w:r w:rsidRPr="004760BB">
              <w:rPr>
                <w:rFonts w:ascii="Arial" w:hAnsi="Arial" w:cs="Arial"/>
                <w:lang w:eastAsia="en-GB"/>
              </w:rPr>
              <w:t>RAN1 further discussed the issues raised in Q2, and would like to provide the response:</w:t>
            </w:r>
          </w:p>
          <w:p w14:paraId="5E9D3C47" w14:textId="77777777" w:rsidR="004760BB" w:rsidRPr="004760BB" w:rsidRDefault="004760BB" w:rsidP="004760BB">
            <w:pPr>
              <w:numPr>
                <w:ilvl w:val="0"/>
                <w:numId w:val="47"/>
              </w:numPr>
              <w:tabs>
                <w:tab w:val="center" w:pos="4153"/>
                <w:tab w:val="right" w:pos="8306"/>
              </w:tabs>
              <w:spacing w:after="120"/>
              <w:ind w:left="709"/>
              <w:rPr>
                <w:rFonts w:ascii="Arial" w:hAnsi="Arial" w:cs="Arial"/>
                <w:lang w:eastAsia="en-GB"/>
              </w:rPr>
            </w:pPr>
            <w:r w:rsidRPr="004760BB">
              <w:rPr>
                <w:rFonts w:ascii="Arial" w:hAnsi="Arial" w:cs="Arial"/>
                <w:lang w:eastAsia="en-GB"/>
              </w:rPr>
              <w:t xml:space="preserve">RAN1 further discussed when the propagation delay needs to be compensated as the studies captured in TR 38.825 had been performed with and without propagation delay compensation. </w:t>
            </w:r>
            <w:r w:rsidRPr="0069733B">
              <w:rPr>
                <w:rFonts w:ascii="Arial" w:hAnsi="Arial" w:cs="Arial"/>
                <w:highlight w:val="yellow"/>
                <w:lang w:eastAsia="en-GB"/>
              </w:rPr>
              <w:t>RAN1 continues discussing when and how to apply propagation delay compensation</w:t>
            </w:r>
            <w:r w:rsidRPr="004760BB">
              <w:rPr>
                <w:rFonts w:ascii="Arial" w:hAnsi="Arial" w:cs="Arial"/>
                <w:lang w:eastAsia="en-GB"/>
              </w:rPr>
              <w:t xml:space="preserve"> including TDD operation aspects.</w:t>
            </w:r>
            <w:r w:rsidRPr="004760BB">
              <w:rPr>
                <w:rFonts w:ascii="Arial" w:hAnsi="Arial" w:cs="Arial"/>
                <w:lang w:eastAsia="en-GB"/>
              </w:rPr>
              <w:tab/>
            </w:r>
          </w:p>
          <w:p w14:paraId="511E5A57" w14:textId="77777777" w:rsidR="004760BB" w:rsidRPr="004760BB" w:rsidRDefault="004760BB" w:rsidP="004760BB">
            <w:pPr>
              <w:numPr>
                <w:ilvl w:val="0"/>
                <w:numId w:val="48"/>
              </w:numPr>
              <w:tabs>
                <w:tab w:val="center" w:pos="4153"/>
                <w:tab w:val="right" w:pos="8306"/>
              </w:tabs>
              <w:spacing w:after="120"/>
              <w:ind w:left="709"/>
              <w:rPr>
                <w:rFonts w:ascii="Arial" w:hAnsi="Arial" w:cs="Arial"/>
                <w:i/>
                <w:lang w:eastAsia="en-GB"/>
              </w:rPr>
            </w:pPr>
            <w:r w:rsidRPr="004760BB">
              <w:rPr>
                <w:rFonts w:ascii="Arial" w:hAnsi="Arial" w:cs="Arial"/>
                <w:lang w:eastAsia="en-GB"/>
              </w:rPr>
              <w:t xml:space="preserve">RAN1 discussed the need to define time synchronization accuracy requirements of the Uu interface (i.e. the maximum amount of uncertainty introduced when delivering a 5G system clock using RRC unicast or a SIB based method between gNB and UE as studied by RAN1 during the IIoT SI phase) and believes, that it is useful to define requirements and related UE test cases for the overall time synchronization accuracy of the Uu interface (and not just the propagation delay compensation). </w:t>
            </w:r>
            <w:r w:rsidRPr="004760BB">
              <w:rPr>
                <w:rFonts w:ascii="Arial" w:hAnsi="Arial" w:cs="Arial"/>
                <w:lang w:eastAsia="en-GB"/>
              </w:rPr>
              <w:br/>
              <w:t xml:space="preserve">It is the RAN1 understanding, that for such requirements and/or the testing the existing NR physical layer specifications (incl. 38.215) cannot provide support for such requirements / testing. Moreover, the feasibility of defining related test cases for the UE overall is not clear to RAN1, which would need further clarification from RAN4 and RAN5. </w:t>
            </w:r>
            <w:r w:rsidRPr="004760BB">
              <w:rPr>
                <w:rFonts w:ascii="Arial" w:hAnsi="Arial" w:cs="Arial"/>
                <w:lang w:eastAsia="en-GB"/>
              </w:rPr>
              <w:br/>
            </w:r>
            <w:r w:rsidRPr="004760BB">
              <w:rPr>
                <w:rFonts w:ascii="Arial" w:hAnsi="Arial" w:cs="Arial"/>
                <w:lang w:eastAsia="en-GB"/>
              </w:rPr>
              <w:br/>
            </w:r>
            <w:r w:rsidRPr="004760BB">
              <w:rPr>
                <w:rFonts w:ascii="Arial" w:hAnsi="Arial" w:cs="Arial"/>
                <w:u w:val="single"/>
                <w:lang w:eastAsia="en-GB"/>
              </w:rPr>
              <w:t>Question to RAN4 and RAN5:</w:t>
            </w:r>
            <w:r w:rsidRPr="004760BB">
              <w:rPr>
                <w:rFonts w:ascii="Arial" w:hAnsi="Arial" w:cs="Arial"/>
                <w:lang w:eastAsia="en-GB"/>
              </w:rPr>
              <w:t xml:space="preserve"> </w:t>
            </w:r>
            <w:r w:rsidRPr="004760BB">
              <w:rPr>
                <w:rFonts w:ascii="Arial" w:hAnsi="Arial" w:cs="Arial"/>
                <w:lang w:eastAsia="en-GB"/>
              </w:rPr>
              <w:br/>
            </w:r>
            <w:r w:rsidRPr="004760BB">
              <w:rPr>
                <w:rFonts w:ascii="Arial" w:hAnsi="Arial" w:cs="Arial"/>
                <w:i/>
                <w:lang w:eastAsia="en-GB"/>
              </w:rPr>
              <w:t>Does RAN4/RAN5 see it feasible to define performance requirements and related testing for time synchronization accuracy over Uu interface (i.e. between a gNB and a single UE)? Note: the time synchronization accuracy over Uu interface is on the order of hundreds of ns in order to achieve between sync master and device the time synchronization accuracy target of 1 µs.</w:t>
            </w:r>
          </w:p>
          <w:p w14:paraId="147CA0B0" w14:textId="77777777" w:rsidR="004760BB" w:rsidRPr="004760BB" w:rsidRDefault="004760BB" w:rsidP="004760BB">
            <w:pPr>
              <w:numPr>
                <w:ilvl w:val="0"/>
                <w:numId w:val="47"/>
              </w:numPr>
              <w:tabs>
                <w:tab w:val="center" w:pos="4153"/>
                <w:tab w:val="right" w:pos="8306"/>
              </w:tabs>
              <w:spacing w:after="120"/>
              <w:ind w:left="709"/>
              <w:rPr>
                <w:rFonts w:ascii="Arial" w:hAnsi="Arial" w:cs="Arial"/>
                <w:lang w:eastAsia="en-GB"/>
              </w:rPr>
            </w:pPr>
            <w:r w:rsidRPr="004760BB">
              <w:rPr>
                <w:rFonts w:ascii="Arial" w:hAnsi="Arial" w:cs="Arial"/>
                <w:lang w:eastAsia="en-GB"/>
              </w:rPr>
              <w:t>RAN1 discussed the need of Rel-16 enhancements in addition to propagation delay compensation to achieve a time synchronization error of less than 1</w:t>
            </w:r>
            <w:r w:rsidRPr="004760BB">
              <w:rPr>
                <w:rFonts w:ascii="Arial" w:hAnsi="Arial" w:cs="Arial"/>
                <w:i/>
                <w:lang w:eastAsia="en-GB"/>
              </w:rPr>
              <w:t>µ</w:t>
            </w:r>
            <w:r w:rsidRPr="004760BB">
              <w:rPr>
                <w:rFonts w:ascii="Arial" w:hAnsi="Arial" w:cs="Arial"/>
                <w:lang w:eastAsia="en-GB"/>
              </w:rPr>
              <w:t xml:space="preserve">s as defined in TS 22.104. The achievable </w:t>
            </w:r>
            <w:r w:rsidRPr="004760BB">
              <w:rPr>
                <w:rFonts w:ascii="Arial" w:hAnsi="Arial" w:cs="Arial"/>
                <w:lang w:eastAsia="en-GB"/>
              </w:rPr>
              <w:lastRenderedPageBreak/>
              <w:t xml:space="preserve">time synchronization accuracy over Uu interface in Sec. 6.3.2.4 of TR 38.825 is </w:t>
            </w:r>
            <w:proofErr w:type="gramStart"/>
            <w:r w:rsidRPr="004760BB">
              <w:rPr>
                <w:rFonts w:ascii="Arial" w:hAnsi="Arial" w:cs="Arial"/>
                <w:lang w:eastAsia="en-GB"/>
              </w:rPr>
              <w:t>sufficient</w:t>
            </w:r>
            <w:proofErr w:type="gramEnd"/>
            <w:r w:rsidRPr="004760BB">
              <w:rPr>
                <w:rFonts w:ascii="Arial" w:hAnsi="Arial" w:cs="Arial"/>
                <w:lang w:eastAsia="en-GB"/>
              </w:rPr>
              <w:t xml:space="preserve"> if following RAN2 analysis on the overall time synchronization accuracy from sync master to UE as captured in Sec. 6.3.5 of TR 38.825. </w:t>
            </w:r>
            <w:r w:rsidRPr="0069733B">
              <w:rPr>
                <w:rFonts w:ascii="Arial" w:hAnsi="Arial" w:cs="Arial"/>
                <w:highlight w:val="yellow"/>
                <w:lang w:eastAsia="en-GB"/>
              </w:rPr>
              <w:t>As the evaluation results on timing synchronization accuracy of Sec. 6.3.2.4 of TR 38.825 can be achieved without additional Rel-16 enhancements in addition to the required propagation delay compensation support, RAN1 sees no need for additional enhancements in Rel-16</w:t>
            </w:r>
            <w:r w:rsidRPr="004760BB">
              <w:rPr>
                <w:rFonts w:ascii="Arial" w:hAnsi="Arial" w:cs="Arial"/>
                <w:lang w:eastAsia="en-GB"/>
              </w:rPr>
              <w:t>. RAN1 may need to revisit the need of enhancements if the analysis / assumptions other than that of Uu interface deviate from those in Sec. 6.3.5 of TR 38.825 such that the clock synchronicity requirement cannot be satisfied.</w:t>
            </w:r>
          </w:p>
          <w:p w14:paraId="204B1237" w14:textId="77777777" w:rsidR="004760BB" w:rsidRDefault="004760BB" w:rsidP="004760BB">
            <w:pPr>
              <w:tabs>
                <w:tab w:val="left" w:pos="720"/>
                <w:tab w:val="center" w:pos="4153"/>
                <w:tab w:val="right" w:pos="8306"/>
              </w:tabs>
              <w:spacing w:after="120"/>
              <w:rPr>
                <w:rFonts w:ascii="Arial" w:hAnsi="Arial" w:cs="Arial"/>
                <w:lang w:val="en-US" w:eastAsia="en-GB"/>
              </w:rPr>
            </w:pPr>
          </w:p>
        </w:tc>
      </w:tr>
    </w:tbl>
    <w:p w14:paraId="63F12815" w14:textId="1FABB9C7" w:rsidR="004760BB" w:rsidRDefault="004760BB" w:rsidP="004760BB">
      <w:pPr>
        <w:tabs>
          <w:tab w:val="left" w:pos="720"/>
          <w:tab w:val="center" w:pos="4153"/>
          <w:tab w:val="right" w:pos="8306"/>
        </w:tabs>
        <w:spacing w:after="120"/>
        <w:rPr>
          <w:rFonts w:ascii="Arial" w:hAnsi="Arial" w:cs="Arial"/>
          <w:lang w:val="en-US" w:eastAsia="en-GB"/>
        </w:rPr>
      </w:pPr>
    </w:p>
    <w:p w14:paraId="4220FE13" w14:textId="48E951EE" w:rsidR="0069733B" w:rsidRPr="00931AA5" w:rsidRDefault="0069733B" w:rsidP="00931AA5">
      <w:pPr>
        <w:rPr>
          <w:b/>
          <w:bCs/>
        </w:rPr>
      </w:pPr>
      <w:r w:rsidRPr="00730169">
        <w:rPr>
          <w:b/>
          <w:bCs/>
        </w:rPr>
        <w:t>Observation</w:t>
      </w:r>
      <w:r w:rsidR="00730169" w:rsidRPr="00730169">
        <w:rPr>
          <w:b/>
          <w:bCs/>
        </w:rPr>
        <w:t xml:space="preserve"> 1</w:t>
      </w:r>
      <w:r w:rsidRPr="00730169">
        <w:rPr>
          <w:b/>
          <w:bCs/>
        </w:rPr>
        <w:t>: RAN1 continues discussing when and how to apply propagation delay compensation</w:t>
      </w:r>
      <w:r w:rsidR="00730169" w:rsidRPr="00730169">
        <w:rPr>
          <w:b/>
          <w:bCs/>
        </w:rPr>
        <w:t xml:space="preserve">. </w:t>
      </w:r>
      <w:r w:rsidR="002E4C78">
        <w:rPr>
          <w:b/>
          <w:bCs/>
        </w:rPr>
        <w:t xml:space="preserve">RAN1 </w:t>
      </w:r>
      <w:r w:rsidR="00730169" w:rsidRPr="00730169">
        <w:rPr>
          <w:b/>
          <w:bCs/>
        </w:rPr>
        <w:t xml:space="preserve">evaluation results on timing synchronization accuracy </w:t>
      </w:r>
      <w:r w:rsidR="002E4C78">
        <w:rPr>
          <w:b/>
          <w:bCs/>
        </w:rPr>
        <w:t xml:space="preserve">(in </w:t>
      </w:r>
      <w:r w:rsidR="00730169" w:rsidRPr="00730169">
        <w:rPr>
          <w:b/>
          <w:bCs/>
        </w:rPr>
        <w:t>Sec. 6.3.2.4 of TR 38.825</w:t>
      </w:r>
      <w:r w:rsidR="002E4C78">
        <w:rPr>
          <w:b/>
          <w:bCs/>
        </w:rPr>
        <w:t>)</w:t>
      </w:r>
      <w:r w:rsidR="00730169" w:rsidRPr="00730169">
        <w:rPr>
          <w:b/>
          <w:bCs/>
        </w:rPr>
        <w:t xml:space="preserve"> </w:t>
      </w:r>
      <w:r w:rsidR="00931AA5">
        <w:rPr>
          <w:b/>
          <w:bCs/>
        </w:rPr>
        <w:t xml:space="preserve">requires </w:t>
      </w:r>
      <w:r w:rsidR="00730169" w:rsidRPr="00730169">
        <w:rPr>
          <w:b/>
          <w:bCs/>
        </w:rPr>
        <w:t>propagation delay compensation support.</w:t>
      </w:r>
    </w:p>
    <w:p w14:paraId="2BBFF540" w14:textId="1D0A411B" w:rsidR="00A209D6" w:rsidRDefault="00B94987" w:rsidP="00B94987">
      <w:pPr>
        <w:pStyle w:val="Heading1"/>
      </w:pPr>
      <w:r>
        <w:t>2</w:t>
      </w:r>
      <w:r w:rsidRPr="00B41902">
        <w:tab/>
      </w:r>
      <w:r w:rsidR="00931AA5">
        <w:t>Way forward on propagation delay compensation</w:t>
      </w:r>
    </w:p>
    <w:p w14:paraId="08D50A13" w14:textId="63B7B0AB" w:rsidR="00387472" w:rsidRDefault="00636862" w:rsidP="001B647C">
      <w:r>
        <w:t xml:space="preserve">For reference timing sent using unicast signalling, propagation delay </w:t>
      </w:r>
      <w:r w:rsidR="009E2CE2" w:rsidRPr="009E2CE2">
        <w:t>compensation can be performed by gNB.</w:t>
      </w:r>
      <w:r>
        <w:t xml:space="preserve"> Such “pre-compensation” has lesser UE implementation impacts </w:t>
      </w:r>
      <w:proofErr w:type="gramStart"/>
      <w:r>
        <w:t>and also</w:t>
      </w:r>
      <w:proofErr w:type="gramEnd"/>
      <w:r>
        <w:t xml:space="preserve"> should provide better synchronization accuracy since it is not limited by aspects such granularity of timing advance</w:t>
      </w:r>
      <w:r w:rsidR="003D36ED">
        <w:t xml:space="preserve"> (that is 260 ns for 30 kHZ SCS)</w:t>
      </w:r>
      <w:r>
        <w:t xml:space="preserve"> which limit propagation delay compensation by a UE.</w:t>
      </w:r>
    </w:p>
    <w:p w14:paraId="72AC49BD" w14:textId="3C3BEFC2" w:rsidR="009C5F7A" w:rsidRDefault="009C5F7A" w:rsidP="009C5F7A">
      <w:pPr>
        <w:rPr>
          <w:b/>
          <w:bCs/>
        </w:rPr>
      </w:pPr>
      <w:r w:rsidRPr="009C5F7A">
        <w:rPr>
          <w:b/>
          <w:bCs/>
        </w:rPr>
        <w:t xml:space="preserve">Observation </w:t>
      </w:r>
      <w:r w:rsidR="001A6969">
        <w:rPr>
          <w:b/>
          <w:bCs/>
        </w:rPr>
        <w:t>2</w:t>
      </w:r>
      <w:r w:rsidRPr="009C5F7A">
        <w:rPr>
          <w:b/>
          <w:bCs/>
        </w:rPr>
        <w:t>: Propagation delay compensation can be performed by gNB for reference timing sent using unicast signalling.</w:t>
      </w:r>
      <w:r w:rsidR="001E3855">
        <w:rPr>
          <w:b/>
          <w:bCs/>
        </w:rPr>
        <w:t xml:space="preserve"> It has fewer UE implementation impacts and is not limited by TA granularity.</w:t>
      </w:r>
    </w:p>
    <w:p w14:paraId="518C7CDD" w14:textId="42606627" w:rsidR="007B160A" w:rsidRPr="00136717" w:rsidRDefault="00136717" w:rsidP="009C5F7A">
      <w:r w:rsidRPr="00136717">
        <w:t xml:space="preserve">Propagation delay compensation for unicast signalling in gNB </w:t>
      </w:r>
      <w:r w:rsidR="003D36ED">
        <w:t>can be</w:t>
      </w:r>
      <w:r w:rsidRPr="00136717">
        <w:t xml:space="preserve"> left to gNB implementation. On receiving reference timing value in unicast, UE applies the received value and does not perform any additional propagation delay compensation.</w:t>
      </w:r>
    </w:p>
    <w:p w14:paraId="77859363" w14:textId="7A02A6EE" w:rsidR="00685824" w:rsidRDefault="00685824" w:rsidP="001B647C">
      <w:pPr>
        <w:rPr>
          <w:b/>
          <w:bCs/>
        </w:rPr>
      </w:pPr>
      <w:r w:rsidRPr="00685824">
        <w:rPr>
          <w:b/>
          <w:bCs/>
        </w:rPr>
        <w:t xml:space="preserve">Proposal 1: Propagation delay compensation for unicast signalling in gNB is left to gNB implementation. On receiving reference timing value in unicast, UE applies the received value and does not perform any additional propagation delay compensation. </w:t>
      </w:r>
    </w:p>
    <w:p w14:paraId="52CAE269" w14:textId="7EE8D245" w:rsidR="00C44644" w:rsidRPr="00C44644" w:rsidRDefault="00C44644" w:rsidP="001B647C">
      <w:r w:rsidRPr="00C44644">
        <w:t>Propagation delay compensation is not required for many use-cases with small ISD. In such settings, inaccuracies in propagation delay compensation (e.g., due to</w:t>
      </w:r>
      <w:r w:rsidR="003D36ED">
        <w:t xml:space="preserve"> TA</w:t>
      </w:r>
      <w:r w:rsidRPr="00C44644">
        <w:t xml:space="preserve"> granularity) itself can introduce errors and could lead to worse accuracy with propagation delay compensation than without</w:t>
      </w:r>
      <w:r w:rsidR="003D36ED">
        <w:t xml:space="preserve"> such compensation</w:t>
      </w:r>
      <w:r w:rsidRPr="00C44644">
        <w:t>.</w:t>
      </w:r>
      <w:r w:rsidR="00D14F14">
        <w:t xml:space="preserve"> For instance, TA granularity for 30 kHz SCS is </w:t>
      </w:r>
      <w:r w:rsidR="004E2C5A">
        <w:t xml:space="preserve">approximately </w:t>
      </w:r>
      <w:r w:rsidR="00D14F14">
        <w:t xml:space="preserve">260 ns. Hence, average error when using TA based propagation delay compensation will be </w:t>
      </w:r>
      <w:r w:rsidR="004E2C5A">
        <w:t xml:space="preserve">approximately </w:t>
      </w:r>
      <w:r w:rsidR="00D14F14">
        <w:t>130 ns.</w:t>
      </w:r>
      <w:r w:rsidR="00D75B61">
        <w:t xml:space="preserve"> In comparison, maximum propagation delay for a cell with coverage radius of 25 metres is just 83 ns.</w:t>
      </w:r>
    </w:p>
    <w:p w14:paraId="487B58D6" w14:textId="3788E4C5" w:rsidR="00917368" w:rsidRDefault="00917368" w:rsidP="001B647C">
      <w:pPr>
        <w:rPr>
          <w:b/>
          <w:bCs/>
        </w:rPr>
      </w:pPr>
      <w:r w:rsidRPr="00917368">
        <w:rPr>
          <w:b/>
          <w:bCs/>
        </w:rPr>
        <w:t xml:space="preserve">Observation </w:t>
      </w:r>
      <w:r w:rsidR="001A6969">
        <w:rPr>
          <w:b/>
          <w:bCs/>
        </w:rPr>
        <w:t>3</w:t>
      </w:r>
      <w:r w:rsidRPr="00917368">
        <w:rPr>
          <w:b/>
          <w:bCs/>
        </w:rPr>
        <w:t xml:space="preserve">: </w:t>
      </w:r>
      <w:r w:rsidR="003D36ED">
        <w:rPr>
          <w:b/>
          <w:bCs/>
        </w:rPr>
        <w:t>F</w:t>
      </w:r>
      <w:r w:rsidR="003D36ED" w:rsidRPr="00917368">
        <w:rPr>
          <w:b/>
          <w:bCs/>
        </w:rPr>
        <w:t>or many use-cases with small ISD</w:t>
      </w:r>
      <w:r w:rsidR="003D36ED">
        <w:rPr>
          <w:b/>
          <w:bCs/>
        </w:rPr>
        <w:t>, p</w:t>
      </w:r>
      <w:r w:rsidRPr="00917368">
        <w:rPr>
          <w:b/>
          <w:bCs/>
        </w:rPr>
        <w:t xml:space="preserve">ropagation delay compensation </w:t>
      </w:r>
      <w:r w:rsidR="003D36ED">
        <w:rPr>
          <w:b/>
          <w:bCs/>
        </w:rPr>
        <w:t xml:space="preserve">is </w:t>
      </w:r>
      <w:r w:rsidRPr="00917368">
        <w:rPr>
          <w:b/>
          <w:bCs/>
        </w:rPr>
        <w:t xml:space="preserve">not required </w:t>
      </w:r>
      <w:r w:rsidR="00F356F7">
        <w:rPr>
          <w:b/>
          <w:bCs/>
        </w:rPr>
        <w:t xml:space="preserve">and could </w:t>
      </w:r>
      <w:r w:rsidR="00735875">
        <w:rPr>
          <w:b/>
          <w:bCs/>
        </w:rPr>
        <w:t xml:space="preserve">even </w:t>
      </w:r>
      <w:r w:rsidR="00F356F7">
        <w:rPr>
          <w:b/>
          <w:bCs/>
        </w:rPr>
        <w:t xml:space="preserve">lead to worse accuracy </w:t>
      </w:r>
      <w:r w:rsidR="003D36ED">
        <w:rPr>
          <w:b/>
          <w:bCs/>
        </w:rPr>
        <w:t xml:space="preserve">compared to use of no propagation delay </w:t>
      </w:r>
      <w:r w:rsidR="00F356F7">
        <w:rPr>
          <w:b/>
          <w:bCs/>
        </w:rPr>
        <w:t>compensation</w:t>
      </w:r>
      <w:r w:rsidR="00881BCE">
        <w:rPr>
          <w:b/>
          <w:bCs/>
        </w:rPr>
        <w:t>.</w:t>
      </w:r>
    </w:p>
    <w:p w14:paraId="4E0B11E9" w14:textId="07D3582B" w:rsidR="00C44644" w:rsidRPr="00C44644" w:rsidRDefault="006D2C34" w:rsidP="001B647C">
      <w:proofErr w:type="gramStart"/>
      <w:r>
        <w:t>In light of</w:t>
      </w:r>
      <w:proofErr w:type="gramEnd"/>
      <w:r>
        <w:t xml:space="preserve"> the above observation, we propose that p</w:t>
      </w:r>
      <w:r w:rsidR="00C44644" w:rsidRPr="00C44644">
        <w:t>ropagation delay compensation at UE for broadcasted reference timing should be configurable by base-station</w:t>
      </w:r>
      <w:r w:rsidR="008A3035">
        <w:t xml:space="preserve"> and such configuration should be possible</w:t>
      </w:r>
      <w:r w:rsidR="00C44644" w:rsidRPr="00C44644">
        <w:t xml:space="preserve"> on a per-UE basis</w:t>
      </w:r>
      <w:r w:rsidR="008267D2">
        <w:t xml:space="preserve">. Further, such configuration should only be applicable </w:t>
      </w:r>
      <w:r w:rsidR="00C44644" w:rsidRPr="00C44644">
        <w:t>for UEs that are capable of propagation delay compensation.</w:t>
      </w:r>
      <w:r w:rsidR="008267D2">
        <w:t xml:space="preserve"> Capability for propagation delay compensation can be signalled by a UE to gNB.</w:t>
      </w:r>
    </w:p>
    <w:p w14:paraId="4BC86318" w14:textId="12547B4E" w:rsidR="003818B1" w:rsidRPr="00917368" w:rsidRDefault="003818B1" w:rsidP="001B647C">
      <w:pPr>
        <w:rPr>
          <w:b/>
          <w:bCs/>
        </w:rPr>
      </w:pPr>
      <w:r>
        <w:rPr>
          <w:b/>
          <w:bCs/>
        </w:rPr>
        <w:t xml:space="preserve">Proposal 2: Propagation delay compensation at UE </w:t>
      </w:r>
      <w:r w:rsidR="001050A6">
        <w:rPr>
          <w:b/>
          <w:bCs/>
        </w:rPr>
        <w:t xml:space="preserve">for broadcasted reference timing </w:t>
      </w:r>
      <w:r>
        <w:rPr>
          <w:b/>
          <w:bCs/>
        </w:rPr>
        <w:t>should be configurable</w:t>
      </w:r>
      <w:r w:rsidR="001050A6">
        <w:rPr>
          <w:b/>
          <w:bCs/>
        </w:rPr>
        <w:t xml:space="preserve"> by base-station</w:t>
      </w:r>
      <w:r w:rsidR="00685824">
        <w:rPr>
          <w:b/>
          <w:bCs/>
        </w:rPr>
        <w:t xml:space="preserve"> on a per-UE basis</w:t>
      </w:r>
      <w:r w:rsidR="00133B7B">
        <w:rPr>
          <w:b/>
          <w:bCs/>
        </w:rPr>
        <w:t xml:space="preserve"> for UEs that are capable of propagation delay compensation</w:t>
      </w:r>
      <w:r>
        <w:rPr>
          <w:b/>
          <w:bCs/>
        </w:rPr>
        <w:t>.</w:t>
      </w:r>
    </w:p>
    <w:p w14:paraId="0E636D85" w14:textId="529DE4A0" w:rsidR="005000DA" w:rsidRPr="005000DA" w:rsidRDefault="005000DA" w:rsidP="001B647C">
      <w:r w:rsidRPr="005000DA">
        <w:t>On receiving reference timing value in system information broadcast, a UE capable of propagation delay compensation adjusts for the propagation delay based on the latest value of timing advance if the UE has been configured for propagation delay compensation.</w:t>
      </w:r>
    </w:p>
    <w:p w14:paraId="64F26E14" w14:textId="6FE2D8E4" w:rsidR="009C5F7A" w:rsidRPr="00D85BC9" w:rsidRDefault="00A82489" w:rsidP="001B647C">
      <w:pPr>
        <w:rPr>
          <w:b/>
          <w:bCs/>
        </w:rPr>
      </w:pPr>
      <w:r w:rsidRPr="003818B1">
        <w:rPr>
          <w:b/>
          <w:bCs/>
        </w:rPr>
        <w:t xml:space="preserve">Proposal </w:t>
      </w:r>
      <w:r w:rsidR="003818B1">
        <w:rPr>
          <w:b/>
          <w:bCs/>
        </w:rPr>
        <w:t>3</w:t>
      </w:r>
      <w:r w:rsidRPr="003818B1">
        <w:rPr>
          <w:b/>
          <w:bCs/>
        </w:rPr>
        <w:t xml:space="preserve">: </w:t>
      </w:r>
      <w:r w:rsidR="00980C36" w:rsidRPr="003818B1">
        <w:rPr>
          <w:b/>
          <w:bCs/>
        </w:rPr>
        <w:t xml:space="preserve">On receiving reference timing value in system information broadcast, a UE capable of propagation delay compensation </w:t>
      </w:r>
      <w:r w:rsidRPr="003818B1">
        <w:rPr>
          <w:b/>
          <w:bCs/>
        </w:rPr>
        <w:t>adjusts for the propagation delay based on the latest value of timing advance</w:t>
      </w:r>
      <w:r w:rsidR="0090019C" w:rsidRPr="003818B1">
        <w:rPr>
          <w:b/>
          <w:bCs/>
        </w:rPr>
        <w:t xml:space="preserve"> if the UE has been configured for propagation delay </w:t>
      </w:r>
      <w:r w:rsidR="009C5F7A" w:rsidRPr="003818B1">
        <w:rPr>
          <w:b/>
          <w:bCs/>
        </w:rPr>
        <w:t>compensation</w:t>
      </w:r>
      <w:r w:rsidRPr="003818B1">
        <w:rPr>
          <w:b/>
          <w:bCs/>
        </w:rPr>
        <w:t>.</w:t>
      </w:r>
    </w:p>
    <w:p w14:paraId="766D6D29" w14:textId="7A1623EE" w:rsidR="00A209D6" w:rsidRPr="002E507C" w:rsidRDefault="00FC1013" w:rsidP="00A209D6">
      <w:pPr>
        <w:pStyle w:val="Heading1"/>
        <w:rPr>
          <w:lang w:val="pl-PL"/>
        </w:rPr>
      </w:pPr>
      <w:r>
        <w:rPr>
          <w:lang w:val="pl-PL"/>
        </w:rPr>
        <w:lastRenderedPageBreak/>
        <w:t>5</w:t>
      </w:r>
      <w:r w:rsidR="00A209D6" w:rsidRPr="002E507C">
        <w:rPr>
          <w:lang w:val="pl-PL"/>
        </w:rPr>
        <w:tab/>
      </w:r>
      <w:r w:rsidR="005F642D">
        <w:rPr>
          <w:lang w:val="pl-PL"/>
        </w:rPr>
        <w:t>Conclusions</w:t>
      </w:r>
    </w:p>
    <w:p w14:paraId="6C60FFDC" w14:textId="442B6AD7" w:rsidR="00A209D6" w:rsidRDefault="00126017" w:rsidP="00A209D6">
      <w:pPr>
        <w:rPr>
          <w:lang w:val="pl-PL"/>
        </w:rPr>
      </w:pPr>
      <w:bookmarkStart w:id="1" w:name="_Hlk6406644"/>
      <w:r>
        <w:rPr>
          <w:lang w:val="pl-PL"/>
        </w:rPr>
        <w:t>Observations and proposals from above discussion are copied below.</w:t>
      </w:r>
    </w:p>
    <w:p w14:paraId="33D572AC" w14:textId="77777777" w:rsidR="00126017" w:rsidRDefault="00126017" w:rsidP="00126017">
      <w:pPr>
        <w:rPr>
          <w:rFonts w:ascii="Arial" w:hAnsi="Arial"/>
          <w:sz w:val="36"/>
        </w:rPr>
      </w:pPr>
      <w:r w:rsidRPr="00730169">
        <w:rPr>
          <w:b/>
          <w:bCs/>
        </w:rPr>
        <w:t xml:space="preserve">Observation 1: RAN1 continues discussing when and how to apply propagation delay compensation. </w:t>
      </w:r>
      <w:r>
        <w:rPr>
          <w:b/>
          <w:bCs/>
        </w:rPr>
        <w:t xml:space="preserve">RAN1 </w:t>
      </w:r>
      <w:r w:rsidRPr="00730169">
        <w:rPr>
          <w:b/>
          <w:bCs/>
        </w:rPr>
        <w:t xml:space="preserve">evaluation results on timing synchronization accuracy </w:t>
      </w:r>
      <w:r>
        <w:rPr>
          <w:b/>
          <w:bCs/>
        </w:rPr>
        <w:t xml:space="preserve">(in </w:t>
      </w:r>
      <w:r w:rsidRPr="00730169">
        <w:rPr>
          <w:b/>
          <w:bCs/>
        </w:rPr>
        <w:t>Sec. 6.3.2.4 of TR 38.825</w:t>
      </w:r>
      <w:r>
        <w:rPr>
          <w:b/>
          <w:bCs/>
        </w:rPr>
        <w:t>)</w:t>
      </w:r>
      <w:r w:rsidRPr="00730169">
        <w:rPr>
          <w:b/>
          <w:bCs/>
        </w:rPr>
        <w:t xml:space="preserve"> </w:t>
      </w:r>
      <w:r>
        <w:rPr>
          <w:b/>
          <w:bCs/>
        </w:rPr>
        <w:t xml:space="preserve">requires </w:t>
      </w:r>
      <w:r w:rsidRPr="00730169">
        <w:rPr>
          <w:b/>
          <w:bCs/>
        </w:rPr>
        <w:t>propagation delay compensation support.</w:t>
      </w:r>
    </w:p>
    <w:p w14:paraId="305FBF12" w14:textId="58905338" w:rsidR="00126017" w:rsidRDefault="00126017" w:rsidP="00126017">
      <w:pPr>
        <w:rPr>
          <w:b/>
          <w:bCs/>
        </w:rPr>
      </w:pPr>
      <w:r w:rsidRPr="009C5F7A">
        <w:rPr>
          <w:b/>
          <w:bCs/>
        </w:rPr>
        <w:t xml:space="preserve">Observation </w:t>
      </w:r>
      <w:r>
        <w:rPr>
          <w:b/>
          <w:bCs/>
        </w:rPr>
        <w:t>2</w:t>
      </w:r>
      <w:r w:rsidRPr="009C5F7A">
        <w:rPr>
          <w:b/>
          <w:bCs/>
        </w:rPr>
        <w:t>: Propagation delay compensation can be performed by gNB for reference timing sent using unicast signalling.</w:t>
      </w:r>
      <w:r>
        <w:rPr>
          <w:b/>
          <w:bCs/>
        </w:rPr>
        <w:t xml:space="preserve"> It has fewer UE implementation impacts and is not limited by TA granularity.</w:t>
      </w:r>
    </w:p>
    <w:p w14:paraId="6B882499" w14:textId="1E9CF678" w:rsidR="00126017" w:rsidRDefault="00126017" w:rsidP="00126017">
      <w:pPr>
        <w:rPr>
          <w:b/>
          <w:bCs/>
        </w:rPr>
      </w:pPr>
      <w:r w:rsidRPr="00685824">
        <w:rPr>
          <w:b/>
          <w:bCs/>
        </w:rPr>
        <w:t xml:space="preserve">Proposal 1: Propagation delay compensation for unicast signalling in gNB is left to gNB implementation. On receiving reference timing value in unicast, UE applies the received value and does not perform any additional propagation delay compensation. </w:t>
      </w:r>
    </w:p>
    <w:p w14:paraId="14943F2C" w14:textId="7BCA5203" w:rsidR="00126017" w:rsidRDefault="00126017" w:rsidP="00126017">
      <w:pPr>
        <w:rPr>
          <w:b/>
          <w:bCs/>
        </w:rPr>
      </w:pPr>
      <w:r w:rsidRPr="00917368">
        <w:rPr>
          <w:b/>
          <w:bCs/>
        </w:rPr>
        <w:t xml:space="preserve">Observation </w:t>
      </w:r>
      <w:r>
        <w:rPr>
          <w:b/>
          <w:bCs/>
        </w:rPr>
        <w:t>3</w:t>
      </w:r>
      <w:r w:rsidRPr="00917368">
        <w:rPr>
          <w:b/>
          <w:bCs/>
        </w:rPr>
        <w:t xml:space="preserve">: </w:t>
      </w:r>
      <w:r>
        <w:rPr>
          <w:b/>
          <w:bCs/>
        </w:rPr>
        <w:t>F</w:t>
      </w:r>
      <w:r w:rsidRPr="00917368">
        <w:rPr>
          <w:b/>
          <w:bCs/>
        </w:rPr>
        <w:t>or many use-cases with small ISD</w:t>
      </w:r>
      <w:r>
        <w:rPr>
          <w:b/>
          <w:bCs/>
        </w:rPr>
        <w:t>, p</w:t>
      </w:r>
      <w:r w:rsidRPr="00917368">
        <w:rPr>
          <w:b/>
          <w:bCs/>
        </w:rPr>
        <w:t xml:space="preserve">ropagation delay compensation </w:t>
      </w:r>
      <w:r>
        <w:rPr>
          <w:b/>
          <w:bCs/>
        </w:rPr>
        <w:t xml:space="preserve">is </w:t>
      </w:r>
      <w:r w:rsidRPr="00917368">
        <w:rPr>
          <w:b/>
          <w:bCs/>
        </w:rPr>
        <w:t xml:space="preserve">not required </w:t>
      </w:r>
      <w:r>
        <w:rPr>
          <w:b/>
          <w:bCs/>
        </w:rPr>
        <w:t>and could even lead to worse accuracy compared to use of no propagation delay compensation.</w:t>
      </w:r>
    </w:p>
    <w:p w14:paraId="6B5908F5" w14:textId="2D1230C1" w:rsidR="00126017" w:rsidRPr="00917368" w:rsidRDefault="00126017" w:rsidP="00126017">
      <w:pPr>
        <w:rPr>
          <w:b/>
          <w:bCs/>
        </w:rPr>
      </w:pPr>
      <w:r>
        <w:rPr>
          <w:b/>
          <w:bCs/>
        </w:rPr>
        <w:t>Proposal 2: Propagation delay compensation at UE for broadcasted reference timing should be configurable by base-station on a per-UE basis for UEs that are capable of propagation delay compensation.</w:t>
      </w:r>
    </w:p>
    <w:p w14:paraId="50AE86AE" w14:textId="57713958" w:rsidR="00126017" w:rsidRPr="00234BB9" w:rsidRDefault="00126017" w:rsidP="00126017">
      <w:pPr>
        <w:rPr>
          <w:lang w:val="pl-PL"/>
        </w:rPr>
      </w:pPr>
      <w:r w:rsidRPr="003818B1">
        <w:rPr>
          <w:b/>
          <w:bCs/>
        </w:rPr>
        <w:t xml:space="preserve">Proposal </w:t>
      </w:r>
      <w:r>
        <w:rPr>
          <w:b/>
          <w:bCs/>
        </w:rPr>
        <w:t>3</w:t>
      </w:r>
      <w:r w:rsidRPr="003818B1">
        <w:rPr>
          <w:b/>
          <w:bCs/>
        </w:rPr>
        <w:t>: On receiving reference timing value in system information broadcast, a UE capable of propagation delay compensation adjusts for the propagation delay based on the latest value of timing advance if the UE has been configured for propagation delay compensation.</w:t>
      </w: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8F815" w14:textId="77777777" w:rsidR="00925D4F" w:rsidRDefault="00925D4F">
      <w:r>
        <w:separator/>
      </w:r>
    </w:p>
  </w:endnote>
  <w:endnote w:type="continuationSeparator" w:id="0">
    <w:p w14:paraId="013111B2" w14:textId="77777777" w:rsidR="00925D4F" w:rsidRDefault="00925D4F">
      <w:r>
        <w:continuationSeparator/>
      </w:r>
    </w:p>
  </w:endnote>
  <w:endnote w:type="continuationNotice" w:id="1">
    <w:p w14:paraId="29D5C2B1" w14:textId="77777777" w:rsidR="00925D4F" w:rsidRDefault="00925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9D2E9" w14:textId="77777777" w:rsidR="00925D4F" w:rsidRDefault="00925D4F">
      <w:r>
        <w:separator/>
      </w:r>
    </w:p>
  </w:footnote>
  <w:footnote w:type="continuationSeparator" w:id="0">
    <w:p w14:paraId="1FC2F62F" w14:textId="77777777" w:rsidR="00925D4F" w:rsidRDefault="00925D4F">
      <w:r>
        <w:continuationSeparator/>
      </w:r>
    </w:p>
  </w:footnote>
  <w:footnote w:type="continuationNotice" w:id="1">
    <w:p w14:paraId="4C2CDC9F" w14:textId="77777777" w:rsidR="00925D4F" w:rsidRDefault="00925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2"/>
  </w:num>
  <w:num w:numId="6">
    <w:abstractNumId w:val="16"/>
  </w:num>
  <w:num w:numId="7">
    <w:abstractNumId w:val="17"/>
  </w:num>
  <w:num w:numId="8">
    <w:abstractNumId w:val="38"/>
  </w:num>
  <w:num w:numId="9">
    <w:abstractNumId w:val="37"/>
  </w:num>
  <w:num w:numId="10">
    <w:abstractNumId w:val="23"/>
  </w:num>
  <w:num w:numId="11">
    <w:abstractNumId w:val="44"/>
  </w:num>
  <w:num w:numId="12">
    <w:abstractNumId w:val="5"/>
  </w:num>
  <w:num w:numId="13">
    <w:abstractNumId w:val="38"/>
  </w:num>
  <w:num w:numId="14">
    <w:abstractNumId w:val="13"/>
  </w:num>
  <w:num w:numId="15">
    <w:abstractNumId w:val="24"/>
  </w:num>
  <w:num w:numId="16">
    <w:abstractNumId w:val="11"/>
  </w:num>
  <w:num w:numId="17">
    <w:abstractNumId w:val="30"/>
  </w:num>
  <w:num w:numId="18">
    <w:abstractNumId w:val="3"/>
  </w:num>
  <w:num w:numId="19">
    <w:abstractNumId w:val="39"/>
  </w:num>
  <w:num w:numId="20">
    <w:abstractNumId w:val="20"/>
  </w:num>
  <w:num w:numId="21">
    <w:abstractNumId w:val="35"/>
  </w:num>
  <w:num w:numId="22">
    <w:abstractNumId w:val="31"/>
  </w:num>
  <w:num w:numId="23">
    <w:abstractNumId w:val="6"/>
  </w:num>
  <w:num w:numId="24">
    <w:abstractNumId w:val="32"/>
  </w:num>
  <w:num w:numId="25">
    <w:abstractNumId w:val="4"/>
  </w:num>
  <w:num w:numId="26">
    <w:abstractNumId w:val="15"/>
  </w:num>
  <w:num w:numId="27">
    <w:abstractNumId w:val="21"/>
  </w:num>
  <w:num w:numId="28">
    <w:abstractNumId w:val="34"/>
  </w:num>
  <w:num w:numId="29">
    <w:abstractNumId w:val="7"/>
  </w:num>
  <w:num w:numId="30">
    <w:abstractNumId w:val="33"/>
  </w:num>
  <w:num w:numId="31">
    <w:abstractNumId w:val="18"/>
  </w:num>
  <w:num w:numId="32">
    <w:abstractNumId w:val="19"/>
  </w:num>
  <w:num w:numId="33">
    <w:abstractNumId w:val="28"/>
  </w:num>
  <w:num w:numId="34">
    <w:abstractNumId w:val="9"/>
  </w:num>
  <w:num w:numId="35">
    <w:abstractNumId w:val="22"/>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43"/>
  </w:num>
  <w:num w:numId="39">
    <w:abstractNumId w:val="8"/>
  </w:num>
  <w:num w:numId="40">
    <w:abstractNumId w:val="27"/>
  </w:num>
  <w:num w:numId="41">
    <w:abstractNumId w:val="40"/>
  </w:num>
  <w:num w:numId="42">
    <w:abstractNumId w:val="2"/>
  </w:num>
  <w:num w:numId="43">
    <w:abstractNumId w:val="25"/>
  </w:num>
  <w:num w:numId="44">
    <w:abstractNumId w:val="36"/>
  </w:num>
  <w:num w:numId="45">
    <w:abstractNumId w:val="43"/>
    <w:lvlOverride w:ilvl="0">
      <w:startOverride w:val="1"/>
    </w:lvlOverride>
    <w:lvlOverride w:ilvl="1"/>
    <w:lvlOverride w:ilvl="2"/>
    <w:lvlOverride w:ilvl="3"/>
    <w:lvlOverride w:ilvl="4"/>
    <w:lvlOverride w:ilvl="5"/>
    <w:lvlOverride w:ilvl="6"/>
    <w:lvlOverride w:ilvl="7"/>
    <w:lvlOverride w:ilvl="8"/>
  </w:num>
  <w:num w:numId="46">
    <w:abstractNumId w:val="26"/>
  </w:num>
  <w:num w:numId="47">
    <w:abstractNumId w:val="4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54F6"/>
    <w:rsid w:val="0000726E"/>
    <w:rsid w:val="000075EF"/>
    <w:rsid w:val="0001542E"/>
    <w:rsid w:val="00016523"/>
    <w:rsid w:val="000242AA"/>
    <w:rsid w:val="00024A14"/>
    <w:rsid w:val="00024F40"/>
    <w:rsid w:val="0002677F"/>
    <w:rsid w:val="00026B10"/>
    <w:rsid w:val="000318B3"/>
    <w:rsid w:val="00033397"/>
    <w:rsid w:val="00033AC0"/>
    <w:rsid w:val="00034B8A"/>
    <w:rsid w:val="0003698D"/>
    <w:rsid w:val="00037940"/>
    <w:rsid w:val="00037C24"/>
    <w:rsid w:val="00037D46"/>
    <w:rsid w:val="00040095"/>
    <w:rsid w:val="000406D1"/>
    <w:rsid w:val="00040E58"/>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48CB"/>
    <w:rsid w:val="00080512"/>
    <w:rsid w:val="00081D42"/>
    <w:rsid w:val="00081ECA"/>
    <w:rsid w:val="00082A23"/>
    <w:rsid w:val="00082A82"/>
    <w:rsid w:val="00090468"/>
    <w:rsid w:val="00091FE2"/>
    <w:rsid w:val="00092EBE"/>
    <w:rsid w:val="00094568"/>
    <w:rsid w:val="00094F78"/>
    <w:rsid w:val="000979EC"/>
    <w:rsid w:val="000A2273"/>
    <w:rsid w:val="000A2D73"/>
    <w:rsid w:val="000A2F81"/>
    <w:rsid w:val="000A765E"/>
    <w:rsid w:val="000A7AB8"/>
    <w:rsid w:val="000A7BF3"/>
    <w:rsid w:val="000B297F"/>
    <w:rsid w:val="000B3A6A"/>
    <w:rsid w:val="000B5225"/>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8E8"/>
    <w:rsid w:val="000E2ABF"/>
    <w:rsid w:val="000E2CB6"/>
    <w:rsid w:val="000E334F"/>
    <w:rsid w:val="000E3BC2"/>
    <w:rsid w:val="000E5B59"/>
    <w:rsid w:val="000E6591"/>
    <w:rsid w:val="000E7614"/>
    <w:rsid w:val="000E79E9"/>
    <w:rsid w:val="000F3151"/>
    <w:rsid w:val="0010096C"/>
    <w:rsid w:val="00100A68"/>
    <w:rsid w:val="00102128"/>
    <w:rsid w:val="001050A6"/>
    <w:rsid w:val="001059E6"/>
    <w:rsid w:val="00106963"/>
    <w:rsid w:val="00107EB1"/>
    <w:rsid w:val="001109CE"/>
    <w:rsid w:val="00110F63"/>
    <w:rsid w:val="00112D9E"/>
    <w:rsid w:val="00112F1A"/>
    <w:rsid w:val="001139C7"/>
    <w:rsid w:val="00113FA8"/>
    <w:rsid w:val="00116994"/>
    <w:rsid w:val="00116A4E"/>
    <w:rsid w:val="00117AF9"/>
    <w:rsid w:val="00117D97"/>
    <w:rsid w:val="0012102B"/>
    <w:rsid w:val="0012111A"/>
    <w:rsid w:val="001235FF"/>
    <w:rsid w:val="00126017"/>
    <w:rsid w:val="001266B0"/>
    <w:rsid w:val="001278A0"/>
    <w:rsid w:val="00132BD7"/>
    <w:rsid w:val="00133B7B"/>
    <w:rsid w:val="00134D53"/>
    <w:rsid w:val="00135709"/>
    <w:rsid w:val="00136260"/>
    <w:rsid w:val="00136717"/>
    <w:rsid w:val="00140142"/>
    <w:rsid w:val="001429F3"/>
    <w:rsid w:val="00142B7E"/>
    <w:rsid w:val="0014304B"/>
    <w:rsid w:val="00143933"/>
    <w:rsid w:val="00145075"/>
    <w:rsid w:val="00152A9F"/>
    <w:rsid w:val="00153629"/>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41A0"/>
    <w:rsid w:val="00175FA0"/>
    <w:rsid w:val="00181134"/>
    <w:rsid w:val="00182370"/>
    <w:rsid w:val="00186387"/>
    <w:rsid w:val="00186D42"/>
    <w:rsid w:val="00186FDB"/>
    <w:rsid w:val="001871C0"/>
    <w:rsid w:val="00192562"/>
    <w:rsid w:val="00194CD0"/>
    <w:rsid w:val="00196E76"/>
    <w:rsid w:val="001A062C"/>
    <w:rsid w:val="001A1534"/>
    <w:rsid w:val="001A2C81"/>
    <w:rsid w:val="001A30C3"/>
    <w:rsid w:val="001A58F8"/>
    <w:rsid w:val="001A6969"/>
    <w:rsid w:val="001A78FE"/>
    <w:rsid w:val="001A7E7D"/>
    <w:rsid w:val="001B14C8"/>
    <w:rsid w:val="001B4163"/>
    <w:rsid w:val="001B49C9"/>
    <w:rsid w:val="001B647C"/>
    <w:rsid w:val="001B76FE"/>
    <w:rsid w:val="001C24F7"/>
    <w:rsid w:val="001C3886"/>
    <w:rsid w:val="001C4F79"/>
    <w:rsid w:val="001C5EDF"/>
    <w:rsid w:val="001C7DDB"/>
    <w:rsid w:val="001D025E"/>
    <w:rsid w:val="001D115C"/>
    <w:rsid w:val="001D1475"/>
    <w:rsid w:val="001D2A04"/>
    <w:rsid w:val="001D4CBD"/>
    <w:rsid w:val="001D657A"/>
    <w:rsid w:val="001D65FD"/>
    <w:rsid w:val="001D6D22"/>
    <w:rsid w:val="001E2735"/>
    <w:rsid w:val="001E29F0"/>
    <w:rsid w:val="001E3855"/>
    <w:rsid w:val="001E6664"/>
    <w:rsid w:val="001E7B79"/>
    <w:rsid w:val="001F0608"/>
    <w:rsid w:val="001F0F91"/>
    <w:rsid w:val="001F168B"/>
    <w:rsid w:val="001F3148"/>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606D"/>
    <w:rsid w:val="00231728"/>
    <w:rsid w:val="00234BB9"/>
    <w:rsid w:val="00236120"/>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3F3E"/>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4552"/>
    <w:rsid w:val="002C4F0B"/>
    <w:rsid w:val="002C5B22"/>
    <w:rsid w:val="002C6C57"/>
    <w:rsid w:val="002C6E09"/>
    <w:rsid w:val="002D0388"/>
    <w:rsid w:val="002D1A9B"/>
    <w:rsid w:val="002D2135"/>
    <w:rsid w:val="002D260F"/>
    <w:rsid w:val="002D2B9A"/>
    <w:rsid w:val="002D657E"/>
    <w:rsid w:val="002D7326"/>
    <w:rsid w:val="002D7944"/>
    <w:rsid w:val="002E3979"/>
    <w:rsid w:val="002E4C78"/>
    <w:rsid w:val="002E507C"/>
    <w:rsid w:val="002E65D9"/>
    <w:rsid w:val="002E6FAA"/>
    <w:rsid w:val="002E7007"/>
    <w:rsid w:val="002F0D22"/>
    <w:rsid w:val="002F16D2"/>
    <w:rsid w:val="002F1B56"/>
    <w:rsid w:val="002F3479"/>
    <w:rsid w:val="002F37CE"/>
    <w:rsid w:val="002F391D"/>
    <w:rsid w:val="002F3BE7"/>
    <w:rsid w:val="002F5BAC"/>
    <w:rsid w:val="002F5D9A"/>
    <w:rsid w:val="002F60F4"/>
    <w:rsid w:val="0030007F"/>
    <w:rsid w:val="00300126"/>
    <w:rsid w:val="003004E8"/>
    <w:rsid w:val="003047F1"/>
    <w:rsid w:val="00304D4B"/>
    <w:rsid w:val="00306D2C"/>
    <w:rsid w:val="0030797A"/>
    <w:rsid w:val="00310E04"/>
    <w:rsid w:val="00312165"/>
    <w:rsid w:val="00312AB2"/>
    <w:rsid w:val="00314069"/>
    <w:rsid w:val="003172DC"/>
    <w:rsid w:val="00317D31"/>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462D"/>
    <w:rsid w:val="00357977"/>
    <w:rsid w:val="0036031B"/>
    <w:rsid w:val="00361218"/>
    <w:rsid w:val="00363433"/>
    <w:rsid w:val="0036393C"/>
    <w:rsid w:val="00363E91"/>
    <w:rsid w:val="00364B41"/>
    <w:rsid w:val="00364C87"/>
    <w:rsid w:val="0036757B"/>
    <w:rsid w:val="0037006A"/>
    <w:rsid w:val="00370240"/>
    <w:rsid w:val="003738D0"/>
    <w:rsid w:val="00376AD4"/>
    <w:rsid w:val="00377171"/>
    <w:rsid w:val="00377BC6"/>
    <w:rsid w:val="003818B1"/>
    <w:rsid w:val="00383096"/>
    <w:rsid w:val="003850E7"/>
    <w:rsid w:val="003859D5"/>
    <w:rsid w:val="003867C7"/>
    <w:rsid w:val="00387472"/>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36ED"/>
    <w:rsid w:val="003D45E7"/>
    <w:rsid w:val="003D465B"/>
    <w:rsid w:val="003D4774"/>
    <w:rsid w:val="003D68C6"/>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4CDA"/>
    <w:rsid w:val="00435B3B"/>
    <w:rsid w:val="0043618D"/>
    <w:rsid w:val="004369D0"/>
    <w:rsid w:val="00440D0A"/>
    <w:rsid w:val="00440D27"/>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40AB"/>
    <w:rsid w:val="00464B83"/>
    <w:rsid w:val="004650DC"/>
    <w:rsid w:val="00465587"/>
    <w:rsid w:val="00466581"/>
    <w:rsid w:val="00466858"/>
    <w:rsid w:val="00472CB2"/>
    <w:rsid w:val="004748D7"/>
    <w:rsid w:val="00474EDD"/>
    <w:rsid w:val="00474FC4"/>
    <w:rsid w:val="004760BB"/>
    <w:rsid w:val="00477455"/>
    <w:rsid w:val="00484F8A"/>
    <w:rsid w:val="00486979"/>
    <w:rsid w:val="00491C87"/>
    <w:rsid w:val="00493090"/>
    <w:rsid w:val="00494EE3"/>
    <w:rsid w:val="00497402"/>
    <w:rsid w:val="00497C05"/>
    <w:rsid w:val="004A01F8"/>
    <w:rsid w:val="004A0561"/>
    <w:rsid w:val="004A1F7B"/>
    <w:rsid w:val="004A3C1D"/>
    <w:rsid w:val="004A3F17"/>
    <w:rsid w:val="004A6F04"/>
    <w:rsid w:val="004B1A05"/>
    <w:rsid w:val="004B500F"/>
    <w:rsid w:val="004B5116"/>
    <w:rsid w:val="004B57B5"/>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734A"/>
    <w:rsid w:val="004E01FD"/>
    <w:rsid w:val="004E131A"/>
    <w:rsid w:val="004E213A"/>
    <w:rsid w:val="004E2C5A"/>
    <w:rsid w:val="004E3CCC"/>
    <w:rsid w:val="004E6559"/>
    <w:rsid w:val="004E695F"/>
    <w:rsid w:val="004E6B34"/>
    <w:rsid w:val="004F08F5"/>
    <w:rsid w:val="004F0A83"/>
    <w:rsid w:val="004F3AF7"/>
    <w:rsid w:val="005000DA"/>
    <w:rsid w:val="00501138"/>
    <w:rsid w:val="00502F73"/>
    <w:rsid w:val="00503171"/>
    <w:rsid w:val="00505A86"/>
    <w:rsid w:val="00506C28"/>
    <w:rsid w:val="00511979"/>
    <w:rsid w:val="00511AA5"/>
    <w:rsid w:val="005141CC"/>
    <w:rsid w:val="005209EB"/>
    <w:rsid w:val="005236FC"/>
    <w:rsid w:val="005240E2"/>
    <w:rsid w:val="00524F84"/>
    <w:rsid w:val="00526180"/>
    <w:rsid w:val="00527CAE"/>
    <w:rsid w:val="00530A17"/>
    <w:rsid w:val="00534DA0"/>
    <w:rsid w:val="005357CF"/>
    <w:rsid w:val="00536A50"/>
    <w:rsid w:val="00540293"/>
    <w:rsid w:val="0054076D"/>
    <w:rsid w:val="00542538"/>
    <w:rsid w:val="00542DE6"/>
    <w:rsid w:val="00543E6C"/>
    <w:rsid w:val="005441F2"/>
    <w:rsid w:val="005451D1"/>
    <w:rsid w:val="005460B7"/>
    <w:rsid w:val="005472DA"/>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51BC"/>
    <w:rsid w:val="005766F6"/>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7263"/>
    <w:rsid w:val="005A7CAB"/>
    <w:rsid w:val="005B0170"/>
    <w:rsid w:val="005B260D"/>
    <w:rsid w:val="005B404F"/>
    <w:rsid w:val="005B70A4"/>
    <w:rsid w:val="005B71FE"/>
    <w:rsid w:val="005B73A3"/>
    <w:rsid w:val="005C20A4"/>
    <w:rsid w:val="005C3ACC"/>
    <w:rsid w:val="005C3C85"/>
    <w:rsid w:val="005C7B43"/>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62EC"/>
    <w:rsid w:val="005E6CDD"/>
    <w:rsid w:val="005E72DD"/>
    <w:rsid w:val="005E7E5A"/>
    <w:rsid w:val="005F218C"/>
    <w:rsid w:val="005F4EE1"/>
    <w:rsid w:val="005F5320"/>
    <w:rsid w:val="005F5620"/>
    <w:rsid w:val="005F642D"/>
    <w:rsid w:val="006000C7"/>
    <w:rsid w:val="006010E9"/>
    <w:rsid w:val="00601386"/>
    <w:rsid w:val="00602904"/>
    <w:rsid w:val="00604573"/>
    <w:rsid w:val="00607FEF"/>
    <w:rsid w:val="00611566"/>
    <w:rsid w:val="00611D2F"/>
    <w:rsid w:val="00613E61"/>
    <w:rsid w:val="006151C9"/>
    <w:rsid w:val="006175E8"/>
    <w:rsid w:val="00623F50"/>
    <w:rsid w:val="00624018"/>
    <w:rsid w:val="00625064"/>
    <w:rsid w:val="006263ED"/>
    <w:rsid w:val="006313DC"/>
    <w:rsid w:val="00635F1F"/>
    <w:rsid w:val="00636862"/>
    <w:rsid w:val="00636E0D"/>
    <w:rsid w:val="00637173"/>
    <w:rsid w:val="00642A82"/>
    <w:rsid w:val="0064324B"/>
    <w:rsid w:val="00643E16"/>
    <w:rsid w:val="0064558D"/>
    <w:rsid w:val="00646D99"/>
    <w:rsid w:val="00646DE7"/>
    <w:rsid w:val="00647AFC"/>
    <w:rsid w:val="006500D9"/>
    <w:rsid w:val="00651319"/>
    <w:rsid w:val="00651C23"/>
    <w:rsid w:val="0065212B"/>
    <w:rsid w:val="00652328"/>
    <w:rsid w:val="00652FC7"/>
    <w:rsid w:val="006549D2"/>
    <w:rsid w:val="00654AD7"/>
    <w:rsid w:val="006559C5"/>
    <w:rsid w:val="00655A5A"/>
    <w:rsid w:val="00655B22"/>
    <w:rsid w:val="00655B3E"/>
    <w:rsid w:val="00656910"/>
    <w:rsid w:val="0065721C"/>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49F9"/>
    <w:rsid w:val="00685824"/>
    <w:rsid w:val="00691F4D"/>
    <w:rsid w:val="006923C7"/>
    <w:rsid w:val="00693077"/>
    <w:rsid w:val="00694AB9"/>
    <w:rsid w:val="0069542D"/>
    <w:rsid w:val="006958AA"/>
    <w:rsid w:val="00696876"/>
    <w:rsid w:val="0069733B"/>
    <w:rsid w:val="006A133D"/>
    <w:rsid w:val="006A4AD3"/>
    <w:rsid w:val="006A6C18"/>
    <w:rsid w:val="006A6D30"/>
    <w:rsid w:val="006A6F71"/>
    <w:rsid w:val="006B09EE"/>
    <w:rsid w:val="006B4280"/>
    <w:rsid w:val="006B4831"/>
    <w:rsid w:val="006B651C"/>
    <w:rsid w:val="006B7985"/>
    <w:rsid w:val="006C0D8D"/>
    <w:rsid w:val="006C0E9F"/>
    <w:rsid w:val="006C1F4A"/>
    <w:rsid w:val="006C2A36"/>
    <w:rsid w:val="006C2ABD"/>
    <w:rsid w:val="006C3CF4"/>
    <w:rsid w:val="006C4D3C"/>
    <w:rsid w:val="006C66D8"/>
    <w:rsid w:val="006C777C"/>
    <w:rsid w:val="006C7E53"/>
    <w:rsid w:val="006D0857"/>
    <w:rsid w:val="006D114A"/>
    <w:rsid w:val="006D1E24"/>
    <w:rsid w:val="006D2C34"/>
    <w:rsid w:val="006D3179"/>
    <w:rsid w:val="006D424F"/>
    <w:rsid w:val="006D7566"/>
    <w:rsid w:val="006E0A41"/>
    <w:rsid w:val="006E1417"/>
    <w:rsid w:val="006E1D39"/>
    <w:rsid w:val="006E2394"/>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169"/>
    <w:rsid w:val="007307BF"/>
    <w:rsid w:val="00730C1A"/>
    <w:rsid w:val="00731093"/>
    <w:rsid w:val="00731D38"/>
    <w:rsid w:val="00733DD2"/>
    <w:rsid w:val="00733E50"/>
    <w:rsid w:val="007342B5"/>
    <w:rsid w:val="00734A5B"/>
    <w:rsid w:val="00734DB2"/>
    <w:rsid w:val="00735875"/>
    <w:rsid w:val="00735B8C"/>
    <w:rsid w:val="00740437"/>
    <w:rsid w:val="00740B11"/>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7D40"/>
    <w:rsid w:val="00757FCD"/>
    <w:rsid w:val="00762AA6"/>
    <w:rsid w:val="00762DDC"/>
    <w:rsid w:val="00764C4C"/>
    <w:rsid w:val="00765487"/>
    <w:rsid w:val="0076629F"/>
    <w:rsid w:val="0076768B"/>
    <w:rsid w:val="0077134F"/>
    <w:rsid w:val="0077192F"/>
    <w:rsid w:val="00774C29"/>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08D5"/>
    <w:rsid w:val="00793DC5"/>
    <w:rsid w:val="00795197"/>
    <w:rsid w:val="0079653B"/>
    <w:rsid w:val="007A16A3"/>
    <w:rsid w:val="007A3057"/>
    <w:rsid w:val="007A4EF7"/>
    <w:rsid w:val="007B160A"/>
    <w:rsid w:val="007B18D8"/>
    <w:rsid w:val="007B194A"/>
    <w:rsid w:val="007B4C75"/>
    <w:rsid w:val="007C095F"/>
    <w:rsid w:val="007C10E3"/>
    <w:rsid w:val="007C2DD0"/>
    <w:rsid w:val="007C6A8B"/>
    <w:rsid w:val="007C7C68"/>
    <w:rsid w:val="007D05DF"/>
    <w:rsid w:val="007D2A42"/>
    <w:rsid w:val="007D2CAA"/>
    <w:rsid w:val="007D3D08"/>
    <w:rsid w:val="007D427A"/>
    <w:rsid w:val="007E62DF"/>
    <w:rsid w:val="007E6F12"/>
    <w:rsid w:val="007E6F19"/>
    <w:rsid w:val="007F41BA"/>
    <w:rsid w:val="007F473A"/>
    <w:rsid w:val="007F4BA0"/>
    <w:rsid w:val="007F5CD1"/>
    <w:rsid w:val="007F5E19"/>
    <w:rsid w:val="007F7F64"/>
    <w:rsid w:val="00802811"/>
    <w:rsid w:val="008028A4"/>
    <w:rsid w:val="00802FC1"/>
    <w:rsid w:val="00804F88"/>
    <w:rsid w:val="00805451"/>
    <w:rsid w:val="0080545E"/>
    <w:rsid w:val="00805F78"/>
    <w:rsid w:val="008060FA"/>
    <w:rsid w:val="00806401"/>
    <w:rsid w:val="00806D7A"/>
    <w:rsid w:val="00806F29"/>
    <w:rsid w:val="00807454"/>
    <w:rsid w:val="00807B6B"/>
    <w:rsid w:val="008102E1"/>
    <w:rsid w:val="00810B6D"/>
    <w:rsid w:val="0081219D"/>
    <w:rsid w:val="0081261E"/>
    <w:rsid w:val="00812763"/>
    <w:rsid w:val="00813245"/>
    <w:rsid w:val="008136FB"/>
    <w:rsid w:val="0081387B"/>
    <w:rsid w:val="00821EBE"/>
    <w:rsid w:val="00822343"/>
    <w:rsid w:val="00822AFF"/>
    <w:rsid w:val="008238E0"/>
    <w:rsid w:val="008241B8"/>
    <w:rsid w:val="00824F0D"/>
    <w:rsid w:val="00825C86"/>
    <w:rsid w:val="00826089"/>
    <w:rsid w:val="008267D2"/>
    <w:rsid w:val="0083065A"/>
    <w:rsid w:val="00832707"/>
    <w:rsid w:val="00833D59"/>
    <w:rsid w:val="00834561"/>
    <w:rsid w:val="00834913"/>
    <w:rsid w:val="00835D88"/>
    <w:rsid w:val="00836AED"/>
    <w:rsid w:val="00837F9E"/>
    <w:rsid w:val="0084342B"/>
    <w:rsid w:val="0084393E"/>
    <w:rsid w:val="00845D4C"/>
    <w:rsid w:val="00845D59"/>
    <w:rsid w:val="00846409"/>
    <w:rsid w:val="00847B2F"/>
    <w:rsid w:val="00851B59"/>
    <w:rsid w:val="00854C99"/>
    <w:rsid w:val="008567F4"/>
    <w:rsid w:val="0085706F"/>
    <w:rsid w:val="00864A02"/>
    <w:rsid w:val="00867C6F"/>
    <w:rsid w:val="00867FA9"/>
    <w:rsid w:val="008701CD"/>
    <w:rsid w:val="008722B5"/>
    <w:rsid w:val="00874E87"/>
    <w:rsid w:val="008768CA"/>
    <w:rsid w:val="00876C6A"/>
    <w:rsid w:val="00877132"/>
    <w:rsid w:val="00877923"/>
    <w:rsid w:val="00877EF9"/>
    <w:rsid w:val="00880559"/>
    <w:rsid w:val="00880BCC"/>
    <w:rsid w:val="00881BCE"/>
    <w:rsid w:val="00883733"/>
    <w:rsid w:val="008842B4"/>
    <w:rsid w:val="00890197"/>
    <w:rsid w:val="0089033C"/>
    <w:rsid w:val="00890A4F"/>
    <w:rsid w:val="00890CB0"/>
    <w:rsid w:val="0089465E"/>
    <w:rsid w:val="00894D53"/>
    <w:rsid w:val="00896009"/>
    <w:rsid w:val="008978CB"/>
    <w:rsid w:val="008A1C20"/>
    <w:rsid w:val="008A3035"/>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E4D"/>
    <w:rsid w:val="008D347E"/>
    <w:rsid w:val="008D57A5"/>
    <w:rsid w:val="008D57EF"/>
    <w:rsid w:val="008E0A09"/>
    <w:rsid w:val="008E264A"/>
    <w:rsid w:val="008E4CF0"/>
    <w:rsid w:val="008E5717"/>
    <w:rsid w:val="008F008E"/>
    <w:rsid w:val="008F0931"/>
    <w:rsid w:val="008F15CD"/>
    <w:rsid w:val="008F1E86"/>
    <w:rsid w:val="008F396F"/>
    <w:rsid w:val="008F3B3A"/>
    <w:rsid w:val="008F5D82"/>
    <w:rsid w:val="008F60FF"/>
    <w:rsid w:val="0090019C"/>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3235"/>
    <w:rsid w:val="00913D12"/>
    <w:rsid w:val="00915176"/>
    <w:rsid w:val="00917368"/>
    <w:rsid w:val="00920777"/>
    <w:rsid w:val="00920AE1"/>
    <w:rsid w:val="00924016"/>
    <w:rsid w:val="00924EBD"/>
    <w:rsid w:val="0092515D"/>
    <w:rsid w:val="00925B9B"/>
    <w:rsid w:val="00925D4F"/>
    <w:rsid w:val="009273F2"/>
    <w:rsid w:val="009319FE"/>
    <w:rsid w:val="00931AA5"/>
    <w:rsid w:val="00931BE3"/>
    <w:rsid w:val="009320A9"/>
    <w:rsid w:val="009329C4"/>
    <w:rsid w:val="009339BE"/>
    <w:rsid w:val="00935BBE"/>
    <w:rsid w:val="00936038"/>
    <w:rsid w:val="00936071"/>
    <w:rsid w:val="00937AA3"/>
    <w:rsid w:val="00940212"/>
    <w:rsid w:val="0094048A"/>
    <w:rsid w:val="009412E2"/>
    <w:rsid w:val="00942557"/>
    <w:rsid w:val="00942EC2"/>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3461"/>
    <w:rsid w:val="00974811"/>
    <w:rsid w:val="00974BB0"/>
    <w:rsid w:val="009757A4"/>
    <w:rsid w:val="00980C36"/>
    <w:rsid w:val="009817B2"/>
    <w:rsid w:val="0098460F"/>
    <w:rsid w:val="00985627"/>
    <w:rsid w:val="009871A9"/>
    <w:rsid w:val="00987AAF"/>
    <w:rsid w:val="0099085C"/>
    <w:rsid w:val="00990A05"/>
    <w:rsid w:val="00990F02"/>
    <w:rsid w:val="009919FC"/>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5F7A"/>
    <w:rsid w:val="009C6C46"/>
    <w:rsid w:val="009C75EF"/>
    <w:rsid w:val="009D0878"/>
    <w:rsid w:val="009D0EAA"/>
    <w:rsid w:val="009D239C"/>
    <w:rsid w:val="009D2A2D"/>
    <w:rsid w:val="009D330D"/>
    <w:rsid w:val="009D34E1"/>
    <w:rsid w:val="009D4070"/>
    <w:rsid w:val="009D57AD"/>
    <w:rsid w:val="009D6AC6"/>
    <w:rsid w:val="009D74A6"/>
    <w:rsid w:val="009E2182"/>
    <w:rsid w:val="009E2C2E"/>
    <w:rsid w:val="009E2CE2"/>
    <w:rsid w:val="009E4139"/>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10F02"/>
    <w:rsid w:val="00A1179D"/>
    <w:rsid w:val="00A13BBF"/>
    <w:rsid w:val="00A14519"/>
    <w:rsid w:val="00A17B49"/>
    <w:rsid w:val="00A17DAD"/>
    <w:rsid w:val="00A20187"/>
    <w:rsid w:val="00A204CA"/>
    <w:rsid w:val="00A209D6"/>
    <w:rsid w:val="00A24A1A"/>
    <w:rsid w:val="00A26014"/>
    <w:rsid w:val="00A26A67"/>
    <w:rsid w:val="00A302CF"/>
    <w:rsid w:val="00A31D9B"/>
    <w:rsid w:val="00A321AD"/>
    <w:rsid w:val="00A333B7"/>
    <w:rsid w:val="00A34251"/>
    <w:rsid w:val="00A346E0"/>
    <w:rsid w:val="00A35291"/>
    <w:rsid w:val="00A36DC9"/>
    <w:rsid w:val="00A40609"/>
    <w:rsid w:val="00A42BBA"/>
    <w:rsid w:val="00A44246"/>
    <w:rsid w:val="00A50A9B"/>
    <w:rsid w:val="00A5131A"/>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489"/>
    <w:rsid w:val="00A82A6E"/>
    <w:rsid w:val="00A8665B"/>
    <w:rsid w:val="00A90FC3"/>
    <w:rsid w:val="00A91CA8"/>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6A85"/>
    <w:rsid w:val="00AC6F4B"/>
    <w:rsid w:val="00AD00C9"/>
    <w:rsid w:val="00AD17F6"/>
    <w:rsid w:val="00AD31F9"/>
    <w:rsid w:val="00AD331E"/>
    <w:rsid w:val="00AD44B5"/>
    <w:rsid w:val="00AD4678"/>
    <w:rsid w:val="00AD70B0"/>
    <w:rsid w:val="00AE13CB"/>
    <w:rsid w:val="00AE1458"/>
    <w:rsid w:val="00AE44FE"/>
    <w:rsid w:val="00AE45E9"/>
    <w:rsid w:val="00AE6550"/>
    <w:rsid w:val="00AF3546"/>
    <w:rsid w:val="00AF4FBA"/>
    <w:rsid w:val="00AF6A3B"/>
    <w:rsid w:val="00AF7544"/>
    <w:rsid w:val="00B017A7"/>
    <w:rsid w:val="00B02226"/>
    <w:rsid w:val="00B02FE8"/>
    <w:rsid w:val="00B05380"/>
    <w:rsid w:val="00B05962"/>
    <w:rsid w:val="00B12005"/>
    <w:rsid w:val="00B125A3"/>
    <w:rsid w:val="00B15449"/>
    <w:rsid w:val="00B158DA"/>
    <w:rsid w:val="00B16378"/>
    <w:rsid w:val="00B16C2F"/>
    <w:rsid w:val="00B16F27"/>
    <w:rsid w:val="00B171A1"/>
    <w:rsid w:val="00B222AD"/>
    <w:rsid w:val="00B2415C"/>
    <w:rsid w:val="00B24B61"/>
    <w:rsid w:val="00B27303"/>
    <w:rsid w:val="00B41902"/>
    <w:rsid w:val="00B45898"/>
    <w:rsid w:val="00B47FD1"/>
    <w:rsid w:val="00B51299"/>
    <w:rsid w:val="00B515ED"/>
    <w:rsid w:val="00B516BB"/>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4987"/>
    <w:rsid w:val="00B9563E"/>
    <w:rsid w:val="00B95802"/>
    <w:rsid w:val="00B97224"/>
    <w:rsid w:val="00BA06B3"/>
    <w:rsid w:val="00BA0B64"/>
    <w:rsid w:val="00BA27E4"/>
    <w:rsid w:val="00BA2BAF"/>
    <w:rsid w:val="00BA4C13"/>
    <w:rsid w:val="00BA53EA"/>
    <w:rsid w:val="00BA6042"/>
    <w:rsid w:val="00BB0089"/>
    <w:rsid w:val="00BB0AA8"/>
    <w:rsid w:val="00BB42CA"/>
    <w:rsid w:val="00BB4A75"/>
    <w:rsid w:val="00BB5BBB"/>
    <w:rsid w:val="00BB5F02"/>
    <w:rsid w:val="00BB6E1B"/>
    <w:rsid w:val="00BC1B5E"/>
    <w:rsid w:val="00BC2276"/>
    <w:rsid w:val="00BC3555"/>
    <w:rsid w:val="00BC473C"/>
    <w:rsid w:val="00BC6C5E"/>
    <w:rsid w:val="00BD26C4"/>
    <w:rsid w:val="00BD2EF8"/>
    <w:rsid w:val="00BD4904"/>
    <w:rsid w:val="00BD51BC"/>
    <w:rsid w:val="00BD6EE3"/>
    <w:rsid w:val="00BD7D50"/>
    <w:rsid w:val="00BE1C2F"/>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71E5"/>
    <w:rsid w:val="00C1093A"/>
    <w:rsid w:val="00C12B51"/>
    <w:rsid w:val="00C158E8"/>
    <w:rsid w:val="00C16325"/>
    <w:rsid w:val="00C20E94"/>
    <w:rsid w:val="00C215E8"/>
    <w:rsid w:val="00C24650"/>
    <w:rsid w:val="00C25465"/>
    <w:rsid w:val="00C256E0"/>
    <w:rsid w:val="00C261B5"/>
    <w:rsid w:val="00C27CC7"/>
    <w:rsid w:val="00C305EB"/>
    <w:rsid w:val="00C3191C"/>
    <w:rsid w:val="00C32C08"/>
    <w:rsid w:val="00C33079"/>
    <w:rsid w:val="00C34203"/>
    <w:rsid w:val="00C44644"/>
    <w:rsid w:val="00C46F22"/>
    <w:rsid w:val="00C47495"/>
    <w:rsid w:val="00C522D0"/>
    <w:rsid w:val="00C52858"/>
    <w:rsid w:val="00C529F9"/>
    <w:rsid w:val="00C558CE"/>
    <w:rsid w:val="00C57093"/>
    <w:rsid w:val="00C57675"/>
    <w:rsid w:val="00C57A5D"/>
    <w:rsid w:val="00C62D9B"/>
    <w:rsid w:val="00C638BD"/>
    <w:rsid w:val="00C64983"/>
    <w:rsid w:val="00C65F6D"/>
    <w:rsid w:val="00C67B98"/>
    <w:rsid w:val="00C7196B"/>
    <w:rsid w:val="00C71F29"/>
    <w:rsid w:val="00C72233"/>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654B"/>
    <w:rsid w:val="00CB1552"/>
    <w:rsid w:val="00CB21B5"/>
    <w:rsid w:val="00CB43CC"/>
    <w:rsid w:val="00CB72B8"/>
    <w:rsid w:val="00CC09C3"/>
    <w:rsid w:val="00CC1543"/>
    <w:rsid w:val="00CC219A"/>
    <w:rsid w:val="00CC31FD"/>
    <w:rsid w:val="00CC4B78"/>
    <w:rsid w:val="00CD130D"/>
    <w:rsid w:val="00CD2064"/>
    <w:rsid w:val="00CD2840"/>
    <w:rsid w:val="00CD4B7A"/>
    <w:rsid w:val="00CD4C7B"/>
    <w:rsid w:val="00CD6133"/>
    <w:rsid w:val="00CD6572"/>
    <w:rsid w:val="00CD69C3"/>
    <w:rsid w:val="00CE00A2"/>
    <w:rsid w:val="00CE17AF"/>
    <w:rsid w:val="00CE28C7"/>
    <w:rsid w:val="00CE29D8"/>
    <w:rsid w:val="00CE2B5E"/>
    <w:rsid w:val="00CE308D"/>
    <w:rsid w:val="00CE593C"/>
    <w:rsid w:val="00CE61BD"/>
    <w:rsid w:val="00CE63B3"/>
    <w:rsid w:val="00CE64B4"/>
    <w:rsid w:val="00CE7471"/>
    <w:rsid w:val="00CF1486"/>
    <w:rsid w:val="00CF2291"/>
    <w:rsid w:val="00CF2F76"/>
    <w:rsid w:val="00CF4177"/>
    <w:rsid w:val="00CF4A9E"/>
    <w:rsid w:val="00CF6E30"/>
    <w:rsid w:val="00D0472A"/>
    <w:rsid w:val="00D121A5"/>
    <w:rsid w:val="00D12203"/>
    <w:rsid w:val="00D12B31"/>
    <w:rsid w:val="00D1368D"/>
    <w:rsid w:val="00D1375B"/>
    <w:rsid w:val="00D1388F"/>
    <w:rsid w:val="00D13FDB"/>
    <w:rsid w:val="00D14F14"/>
    <w:rsid w:val="00D1627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57A1"/>
    <w:rsid w:val="00D45E48"/>
    <w:rsid w:val="00D46960"/>
    <w:rsid w:val="00D47BFC"/>
    <w:rsid w:val="00D52B14"/>
    <w:rsid w:val="00D541E1"/>
    <w:rsid w:val="00D55E47"/>
    <w:rsid w:val="00D55FE8"/>
    <w:rsid w:val="00D5622F"/>
    <w:rsid w:val="00D6024A"/>
    <w:rsid w:val="00D60B64"/>
    <w:rsid w:val="00D62E19"/>
    <w:rsid w:val="00D67BD6"/>
    <w:rsid w:val="00D67CD1"/>
    <w:rsid w:val="00D7004D"/>
    <w:rsid w:val="00D738D6"/>
    <w:rsid w:val="00D74B0D"/>
    <w:rsid w:val="00D74C61"/>
    <w:rsid w:val="00D759AB"/>
    <w:rsid w:val="00D75B61"/>
    <w:rsid w:val="00D80795"/>
    <w:rsid w:val="00D81047"/>
    <w:rsid w:val="00D815FD"/>
    <w:rsid w:val="00D854BE"/>
    <w:rsid w:val="00D85BC9"/>
    <w:rsid w:val="00D8687B"/>
    <w:rsid w:val="00D86A53"/>
    <w:rsid w:val="00D86E33"/>
    <w:rsid w:val="00D87E00"/>
    <w:rsid w:val="00D9134D"/>
    <w:rsid w:val="00D91AC4"/>
    <w:rsid w:val="00D927B4"/>
    <w:rsid w:val="00D938B6"/>
    <w:rsid w:val="00D93F0E"/>
    <w:rsid w:val="00D94BB2"/>
    <w:rsid w:val="00D96486"/>
    <w:rsid w:val="00D9688C"/>
    <w:rsid w:val="00D9697E"/>
    <w:rsid w:val="00D96D11"/>
    <w:rsid w:val="00D97BEC"/>
    <w:rsid w:val="00DA0F5A"/>
    <w:rsid w:val="00DA199F"/>
    <w:rsid w:val="00DA1B54"/>
    <w:rsid w:val="00DA5654"/>
    <w:rsid w:val="00DA570E"/>
    <w:rsid w:val="00DA62A8"/>
    <w:rsid w:val="00DA7A03"/>
    <w:rsid w:val="00DB0DB8"/>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E00C9"/>
    <w:rsid w:val="00DE38E0"/>
    <w:rsid w:val="00DE4EED"/>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31A1"/>
    <w:rsid w:val="00E53A12"/>
    <w:rsid w:val="00E54B4E"/>
    <w:rsid w:val="00E55091"/>
    <w:rsid w:val="00E55E99"/>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902ED"/>
    <w:rsid w:val="00E903C1"/>
    <w:rsid w:val="00E9114A"/>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1D53"/>
    <w:rsid w:val="00EE4B56"/>
    <w:rsid w:val="00EE5EBC"/>
    <w:rsid w:val="00EE7B22"/>
    <w:rsid w:val="00EF2F18"/>
    <w:rsid w:val="00EF361E"/>
    <w:rsid w:val="00EF426A"/>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6255"/>
    <w:rsid w:val="00F16B1B"/>
    <w:rsid w:val="00F2026E"/>
    <w:rsid w:val="00F214EF"/>
    <w:rsid w:val="00F2199D"/>
    <w:rsid w:val="00F2210A"/>
    <w:rsid w:val="00F221E8"/>
    <w:rsid w:val="00F24B11"/>
    <w:rsid w:val="00F27E5E"/>
    <w:rsid w:val="00F30A07"/>
    <w:rsid w:val="00F30C28"/>
    <w:rsid w:val="00F32AF9"/>
    <w:rsid w:val="00F3539E"/>
    <w:rsid w:val="00F356F7"/>
    <w:rsid w:val="00F35E0D"/>
    <w:rsid w:val="00F37743"/>
    <w:rsid w:val="00F40FF5"/>
    <w:rsid w:val="00F41FBB"/>
    <w:rsid w:val="00F44A02"/>
    <w:rsid w:val="00F44C3C"/>
    <w:rsid w:val="00F458E5"/>
    <w:rsid w:val="00F469B7"/>
    <w:rsid w:val="00F46D6D"/>
    <w:rsid w:val="00F47182"/>
    <w:rsid w:val="00F50E89"/>
    <w:rsid w:val="00F54355"/>
    <w:rsid w:val="00F54A3D"/>
    <w:rsid w:val="00F54CB0"/>
    <w:rsid w:val="00F5657B"/>
    <w:rsid w:val="00F56DE2"/>
    <w:rsid w:val="00F60C44"/>
    <w:rsid w:val="00F60CB0"/>
    <w:rsid w:val="00F61565"/>
    <w:rsid w:val="00F61D4D"/>
    <w:rsid w:val="00F653B8"/>
    <w:rsid w:val="00F71B89"/>
    <w:rsid w:val="00F7353C"/>
    <w:rsid w:val="00F7438B"/>
    <w:rsid w:val="00F74697"/>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7283">
      <w:bodyDiv w:val="1"/>
      <w:marLeft w:val="0"/>
      <w:marRight w:val="0"/>
      <w:marTop w:val="0"/>
      <w:marBottom w:val="0"/>
      <w:divBdr>
        <w:top w:val="none" w:sz="0" w:space="0" w:color="auto"/>
        <w:left w:val="none" w:sz="0" w:space="0" w:color="auto"/>
        <w:bottom w:val="none" w:sz="0" w:space="0" w:color="auto"/>
        <w:right w:val="none" w:sz="0" w:space="0" w:color="auto"/>
      </w:divBdr>
    </w:div>
    <w:div w:id="18070309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208435">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6307485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16058206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80256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69601535">
      <w:bodyDiv w:val="1"/>
      <w:marLeft w:val="0"/>
      <w:marRight w:val="0"/>
      <w:marTop w:val="0"/>
      <w:marBottom w:val="0"/>
      <w:divBdr>
        <w:top w:val="none" w:sz="0" w:space="0" w:color="auto"/>
        <w:left w:val="none" w:sz="0" w:space="0" w:color="auto"/>
        <w:bottom w:val="none" w:sz="0" w:space="0" w:color="auto"/>
        <w:right w:val="none" w:sz="0" w:space="0" w:color="auto"/>
      </w:divBdr>
    </w:div>
    <w:div w:id="1380980476">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7741028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47746145">
      <w:bodyDiv w:val="1"/>
      <w:marLeft w:val="0"/>
      <w:marRight w:val="0"/>
      <w:marTop w:val="0"/>
      <w:marBottom w:val="0"/>
      <w:divBdr>
        <w:top w:val="none" w:sz="0" w:space="0" w:color="auto"/>
        <w:left w:val="none" w:sz="0" w:space="0" w:color="auto"/>
        <w:bottom w:val="none" w:sz="0" w:space="0" w:color="auto"/>
        <w:right w:val="none" w:sz="0" w:space="0" w:color="auto"/>
      </w:divBdr>
    </w:div>
    <w:div w:id="193975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326</TotalTime>
  <Pages>3</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Qualcomm</cp:lastModifiedBy>
  <cp:revision>185</cp:revision>
  <cp:lastPrinted>2019-09-11T21:27:00Z</cp:lastPrinted>
  <dcterms:created xsi:type="dcterms:W3CDTF">2019-09-11T16:13:00Z</dcterms:created>
  <dcterms:modified xsi:type="dcterms:W3CDTF">2019-10-03T23:40:00Z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